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64A" w:rsidRDefault="00880352" w:rsidP="0071261D">
      <w:pPr>
        <w:framePr w:w="3345" w:h="3345" w:hSpace="142" w:wrap="notBeside" w:vAnchor="page" w:hAnchor="page" w:x="7939" w:y="3516" w:anchorLock="1"/>
      </w:pPr>
      <w:r>
        <w:rPr>
          <w:noProof/>
          <w:snapToGrid w:val="0"/>
          <w:sz w:val="18"/>
          <w:szCs w:val="18"/>
        </w:rPr>
        <w:drawing>
          <wp:inline distT="0" distB="0" distL="0" distR="0">
            <wp:extent cx="2114550" cy="2209800"/>
            <wp:effectExtent l="0" t="0" r="0" b="0"/>
            <wp:docPr id="5" name="Bild 5" descr="C:\Users\albers\AppData\Local\Microsoft\Windows\INetCache\Content.Word\HermannHer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bers\AppData\Local\Microsoft\Windows\INetCache\Content.Word\HermannHerm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366201">
        <w:rPr>
          <w:color w:val="808080"/>
          <w:sz w:val="22"/>
          <w:szCs w:val="20"/>
        </w:rPr>
        <w:t>01</w:t>
      </w:r>
      <w:r w:rsidRPr="004120B6">
        <w:rPr>
          <w:color w:val="808080"/>
          <w:sz w:val="22"/>
          <w:szCs w:val="20"/>
        </w:rPr>
        <w:t>/1</w:t>
      </w:r>
      <w:r w:rsidR="00366201">
        <w:rPr>
          <w:color w:val="808080"/>
          <w:sz w:val="22"/>
          <w:szCs w:val="20"/>
        </w:rPr>
        <w:t>9</w:t>
      </w:r>
    </w:p>
    <w:p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366201">
        <w:rPr>
          <w:bCs/>
          <w:color w:val="808080"/>
          <w:sz w:val="16"/>
          <w:szCs w:val="16"/>
        </w:rPr>
        <w:t>0119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:rsidR="00B646BB" w:rsidRPr="005F1A6B" w:rsidRDefault="00366201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Turck-Mitbegründer Hermann Hermes wurde 85 Jahre alt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:rsidR="00012BF2" w:rsidRPr="00EC128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EC1281">
        <w:rPr>
          <w:color w:val="808080"/>
          <w:sz w:val="16"/>
        </w:rPr>
        <w:t>Klaus Albers</w:t>
      </w:r>
    </w:p>
    <w:p w:rsidR="00012BF2" w:rsidRPr="00EC128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EC1281">
        <w:rPr>
          <w:color w:val="808080"/>
          <w:sz w:val="16"/>
        </w:rPr>
        <w:t>Leiter Marketing Services &amp; Public Relations</w:t>
      </w:r>
    </w:p>
    <w:p w:rsidR="00012BF2" w:rsidRPr="00EC128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proofErr w:type="spellStart"/>
      <w:r w:rsidRPr="00EC1281">
        <w:rPr>
          <w:color w:val="808080"/>
          <w:sz w:val="16"/>
          <w:lang w:val="it-IT"/>
        </w:rPr>
        <w:t>Telefon</w:t>
      </w:r>
      <w:proofErr w:type="spellEnd"/>
      <w:r w:rsidRPr="00EC1281">
        <w:rPr>
          <w:color w:val="808080"/>
          <w:sz w:val="16"/>
          <w:lang w:val="it-IT"/>
        </w:rPr>
        <w:t>: +49 208 4952-149</w:t>
      </w:r>
    </w:p>
    <w:p w:rsidR="00012BF2" w:rsidRPr="00EC128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EC1281">
        <w:rPr>
          <w:color w:val="808080"/>
          <w:sz w:val="16"/>
          <w:lang w:val="it-IT"/>
        </w:rPr>
        <w:t xml:space="preserve">Mobil: +49 160 93950359 </w:t>
      </w:r>
    </w:p>
    <w:p w:rsidR="00012BF2" w:rsidRPr="00EC128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EC1281">
        <w:rPr>
          <w:color w:val="808080"/>
          <w:sz w:val="16"/>
          <w:lang w:val="it-IT"/>
        </w:rPr>
        <w:t>Mail: klaus.albers@turck.com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4120B6">
        <w:rPr>
          <w:color w:val="808080"/>
          <w:sz w:val="16"/>
          <w:lang w:val="en-US"/>
        </w:rPr>
        <w:t>Web: www.turck.</w:t>
      </w:r>
      <w:r w:rsidR="001B164A" w:rsidRPr="004120B6">
        <w:rPr>
          <w:color w:val="808080"/>
          <w:sz w:val="16"/>
          <w:lang w:val="en-US"/>
        </w:rPr>
        <w:t>de/</w:t>
      </w:r>
      <w:r w:rsidRPr="004120B6">
        <w:rPr>
          <w:color w:val="808080"/>
          <w:sz w:val="16"/>
          <w:lang w:val="en-US"/>
        </w:rPr>
        <w:t>presse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4120B6">
        <w:rPr>
          <w:color w:val="808080"/>
          <w:sz w:val="16"/>
          <w:lang w:val="en-US"/>
        </w:rPr>
        <w:t>LESER-KONTAKT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4120B6">
        <w:rPr>
          <w:b/>
          <w:color w:val="808080"/>
          <w:sz w:val="16"/>
          <w:lang w:val="en-US"/>
        </w:rPr>
        <w:t>Deutschland</w:t>
      </w:r>
      <w:r w:rsidRPr="004120B6">
        <w:rPr>
          <w:color w:val="808080"/>
          <w:sz w:val="16"/>
          <w:lang w:val="en-US"/>
        </w:rPr>
        <w:t>: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:rsidR="00012BF2" w:rsidRPr="00EC128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EC1281">
        <w:rPr>
          <w:color w:val="808080"/>
          <w:sz w:val="16"/>
        </w:rPr>
        <w:t>Mail: more@turck.com</w:t>
      </w:r>
    </w:p>
    <w:p w:rsidR="00012BF2" w:rsidRPr="00EC128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EC1281">
        <w:rPr>
          <w:color w:val="808080"/>
          <w:sz w:val="16"/>
        </w:rPr>
        <w:t>Web: www.turck.com</w:t>
      </w:r>
    </w:p>
    <w:p w:rsidR="00012BF2" w:rsidRPr="00EC128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Bachofen</w:t>
      </w:r>
      <w:proofErr w:type="spellEnd"/>
      <w:r w:rsidRPr="004120B6">
        <w:rPr>
          <w:color w:val="808080"/>
          <w:sz w:val="16"/>
        </w:rPr>
        <w:t xml:space="preserve"> AG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Text und Bild finden Sie zum Download unter: www.turck.de/presse</w:t>
      </w:r>
    </w:p>
    <w:p w:rsidR="008520A0" w:rsidRPr="008520A0" w:rsidRDefault="000524E2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Herma</w:t>
      </w:r>
      <w:r w:rsidR="004A3728">
        <w:rPr>
          <w:iCs/>
          <w:sz w:val="28"/>
          <w:szCs w:val="28"/>
        </w:rPr>
        <w:t>n</w:t>
      </w:r>
      <w:r>
        <w:rPr>
          <w:iCs/>
          <w:sz w:val="28"/>
          <w:szCs w:val="28"/>
        </w:rPr>
        <w:t>n Hermes verstorben</w:t>
      </w:r>
    </w:p>
    <w:p w:rsidR="008520A0" w:rsidRPr="000B143A" w:rsidRDefault="000524E2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0524E2">
        <w:rPr>
          <w:iCs/>
          <w:sz w:val="18"/>
          <w:szCs w:val="18"/>
          <w:lang w:val="de-DE"/>
        </w:rPr>
        <w:t xml:space="preserve">Mitbegründer der Turck-Gruppe verstarb im Alter von </w:t>
      </w:r>
      <w:r>
        <w:rPr>
          <w:iCs/>
          <w:sz w:val="18"/>
          <w:szCs w:val="18"/>
          <w:lang w:val="de-DE"/>
        </w:rPr>
        <w:t>85</w:t>
      </w:r>
      <w:r w:rsidRPr="000524E2">
        <w:rPr>
          <w:iCs/>
          <w:sz w:val="18"/>
          <w:szCs w:val="18"/>
          <w:lang w:val="de-DE"/>
        </w:rPr>
        <w:t xml:space="preserve"> Jahre</w:t>
      </w:r>
      <w:r w:rsidR="00EA2AA1">
        <w:rPr>
          <w:iCs/>
          <w:sz w:val="18"/>
          <w:szCs w:val="18"/>
          <w:lang w:val="de-DE"/>
        </w:rPr>
        <w:t>n</w:t>
      </w:r>
    </w:p>
    <w:p w:rsidR="00EA2AA1" w:rsidRDefault="008520A0" w:rsidP="000524E2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EA2AA1">
        <w:rPr>
          <w:lang w:val="de-DE"/>
        </w:rPr>
        <w:t>7</w:t>
      </w:r>
      <w:r w:rsidRPr="00193424">
        <w:rPr>
          <w:lang w:val="de-DE"/>
        </w:rPr>
        <w:t xml:space="preserve">. </w:t>
      </w:r>
      <w:r w:rsidR="00EA2AA1">
        <w:rPr>
          <w:lang w:val="de-DE"/>
        </w:rPr>
        <w:t>Januar</w:t>
      </w:r>
      <w:r w:rsidR="009135D7">
        <w:rPr>
          <w:lang w:val="de-DE"/>
        </w:rPr>
        <w:t xml:space="preserve"> 201</w:t>
      </w:r>
      <w:r w:rsidR="00EA2AA1">
        <w:rPr>
          <w:lang w:val="de-DE"/>
        </w:rPr>
        <w:t>9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EA2AA1">
        <w:rPr>
          <w:lang w:val="de-DE"/>
        </w:rPr>
        <w:t>Herma</w:t>
      </w:r>
      <w:r w:rsidR="004A3728">
        <w:rPr>
          <w:lang w:val="de-DE"/>
        </w:rPr>
        <w:t>n</w:t>
      </w:r>
      <w:bookmarkStart w:id="0" w:name="_GoBack"/>
      <w:bookmarkEnd w:id="0"/>
      <w:r w:rsidR="00EA2AA1">
        <w:rPr>
          <w:lang w:val="de-DE"/>
        </w:rPr>
        <w:t xml:space="preserve">n Hermes, Mitbegründer der Turck-Gruppe, ist am 2. Januar im Alter von 85 Jahren verstorben. Nach Werner und Hans Turck, die beide im Jahr 2015 starben, verliert die Turck-Gruppe </w:t>
      </w:r>
      <w:r w:rsidR="00644F8A" w:rsidRPr="00644F8A">
        <w:rPr>
          <w:lang w:val="de-DE"/>
        </w:rPr>
        <w:t>damit den letzten ihrer dr</w:t>
      </w:r>
      <w:r w:rsidR="00912DB8">
        <w:rPr>
          <w:lang w:val="de-DE"/>
        </w:rPr>
        <w:t>ei Pioniere.</w:t>
      </w:r>
    </w:p>
    <w:p w:rsidR="00EA2AA1" w:rsidRDefault="00EA2AA1" w:rsidP="000524E2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:rsidR="00EA2AA1" w:rsidRDefault="000524E2" w:rsidP="00EA2AA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0524E2">
        <w:rPr>
          <w:lang w:val="de-DE"/>
        </w:rPr>
        <w:t xml:space="preserve">Hans Turck stellte den jungen Elektroingenieur </w:t>
      </w:r>
      <w:r w:rsidR="00EA2AA1" w:rsidRPr="000524E2">
        <w:rPr>
          <w:lang w:val="de-DE"/>
        </w:rPr>
        <w:t xml:space="preserve">Hermann Hermes </w:t>
      </w:r>
      <w:r w:rsidRPr="000524E2">
        <w:rPr>
          <w:lang w:val="de-DE"/>
        </w:rPr>
        <w:t>1968 für den Vertrieb ein und beteiligte ihn schon bald am Unternehmen. Der gebürtige Essener war ein energiegeladener Vertriebsmanager, der andere mitnehmen und motivieren konnte.</w:t>
      </w:r>
      <w:r w:rsidR="00366201">
        <w:rPr>
          <w:lang w:val="de-DE"/>
        </w:rPr>
        <w:t xml:space="preserve"> </w:t>
      </w:r>
      <w:r w:rsidR="00EA2AA1" w:rsidRPr="00EA2AA1">
        <w:rPr>
          <w:lang w:val="de-DE"/>
        </w:rPr>
        <w:t xml:space="preserve">Engagiert und umsichtig hat Hermann Hermes wichtige strukturelle Aufbauarbeit für die Turck-Gruppe geleistet – und blieb dabei auch als Visionär stets realistisch. </w:t>
      </w:r>
      <w:r w:rsidR="00366201" w:rsidRPr="000524E2">
        <w:rPr>
          <w:lang w:val="de-DE"/>
        </w:rPr>
        <w:t>Seine verbindliche Art,</w:t>
      </w:r>
      <w:r w:rsidR="00366201">
        <w:rPr>
          <w:lang w:val="de-DE"/>
        </w:rPr>
        <w:t xml:space="preserve"> </w:t>
      </w:r>
      <w:r w:rsidR="00366201" w:rsidRPr="000524E2">
        <w:rPr>
          <w:lang w:val="de-DE"/>
        </w:rPr>
        <w:t xml:space="preserve">mit der er sein fundiertes Wissen als Elektrotechniker und Marketingexperte einbrachte – oft </w:t>
      </w:r>
      <w:r w:rsidR="00366201">
        <w:rPr>
          <w:lang w:val="de-DE"/>
        </w:rPr>
        <w:t xml:space="preserve">verbunden </w:t>
      </w:r>
      <w:r w:rsidR="00366201" w:rsidRPr="000524E2">
        <w:rPr>
          <w:lang w:val="de-DE"/>
        </w:rPr>
        <w:t>mit Humor und Witz –, hat ihm bei Kunden</w:t>
      </w:r>
      <w:r w:rsidR="00366201">
        <w:rPr>
          <w:lang w:val="de-DE"/>
        </w:rPr>
        <w:t>, Partnern</w:t>
      </w:r>
      <w:r w:rsidR="00366201" w:rsidRPr="000524E2">
        <w:rPr>
          <w:lang w:val="de-DE"/>
        </w:rPr>
        <w:t xml:space="preserve"> und Kollegen hohes Ansehen verliehen</w:t>
      </w:r>
      <w:r w:rsidR="00366201">
        <w:rPr>
          <w:lang w:val="de-DE"/>
        </w:rPr>
        <w:t>.</w:t>
      </w:r>
      <w:r w:rsidR="00366201" w:rsidRPr="00EA2AA1">
        <w:rPr>
          <w:lang w:val="de-DE"/>
        </w:rPr>
        <w:t xml:space="preserve"> </w:t>
      </w:r>
      <w:r w:rsidR="00EA2AA1" w:rsidRPr="000524E2">
        <w:rPr>
          <w:lang w:val="de-DE"/>
        </w:rPr>
        <w:t xml:space="preserve">Seine Auslandserfahrung führte bereits 1975 zur Gründung des </w:t>
      </w:r>
      <w:r w:rsidR="00366201">
        <w:rPr>
          <w:lang w:val="de-DE"/>
        </w:rPr>
        <w:t>Turck-</w:t>
      </w:r>
      <w:r w:rsidR="00EA2AA1" w:rsidRPr="000524E2">
        <w:rPr>
          <w:lang w:val="de-DE"/>
        </w:rPr>
        <w:t>Standorts in den USA. In d</w:t>
      </w:r>
      <w:r w:rsidR="00366201">
        <w:rPr>
          <w:lang w:val="de-DE"/>
        </w:rPr>
        <w:t>en</w:t>
      </w:r>
      <w:r w:rsidR="00EA2AA1" w:rsidRPr="000524E2">
        <w:rPr>
          <w:lang w:val="de-DE"/>
        </w:rPr>
        <w:t xml:space="preserve"> Folgejahre</w:t>
      </w:r>
      <w:r w:rsidR="00366201">
        <w:rPr>
          <w:lang w:val="de-DE"/>
        </w:rPr>
        <w:t>n</w:t>
      </w:r>
      <w:r w:rsidR="00EA2AA1" w:rsidRPr="000524E2">
        <w:rPr>
          <w:lang w:val="de-DE"/>
        </w:rPr>
        <w:t xml:space="preserve"> </w:t>
      </w:r>
      <w:r w:rsidR="00366201">
        <w:rPr>
          <w:lang w:val="de-DE"/>
        </w:rPr>
        <w:t xml:space="preserve">trieb er </w:t>
      </w:r>
      <w:r w:rsidR="00EA2AA1" w:rsidRPr="000524E2">
        <w:rPr>
          <w:lang w:val="de-DE"/>
        </w:rPr>
        <w:t>die Gründung zahlreicher</w:t>
      </w:r>
      <w:r w:rsidR="00EA2AA1">
        <w:rPr>
          <w:lang w:val="de-DE"/>
        </w:rPr>
        <w:t xml:space="preserve"> </w:t>
      </w:r>
      <w:r w:rsidR="00366201">
        <w:rPr>
          <w:lang w:val="de-DE"/>
        </w:rPr>
        <w:t xml:space="preserve">weiterer </w:t>
      </w:r>
      <w:r w:rsidR="00EA2AA1" w:rsidRPr="000524E2">
        <w:rPr>
          <w:lang w:val="de-DE"/>
        </w:rPr>
        <w:t>Vertriebs- und Produktionsgesellschaften weltweit</w:t>
      </w:r>
      <w:r w:rsidR="00366201">
        <w:rPr>
          <w:lang w:val="de-DE"/>
        </w:rPr>
        <w:t xml:space="preserve"> voran</w:t>
      </w:r>
      <w:r w:rsidR="00EA2AA1" w:rsidRPr="000524E2">
        <w:rPr>
          <w:lang w:val="de-DE"/>
        </w:rPr>
        <w:t xml:space="preserve">. </w:t>
      </w:r>
    </w:p>
    <w:p w:rsidR="00EA2AA1" w:rsidRDefault="00EA2AA1" w:rsidP="00EA2AA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:rsidR="000524E2" w:rsidRPr="000524E2" w:rsidRDefault="000524E2" w:rsidP="000524E2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0524E2">
        <w:rPr>
          <w:lang w:val="de-DE"/>
        </w:rPr>
        <w:t xml:space="preserve">30 Jahre </w:t>
      </w:r>
      <w:r w:rsidR="00880352">
        <w:rPr>
          <w:lang w:val="de-DE"/>
        </w:rPr>
        <w:t xml:space="preserve">lang </w:t>
      </w:r>
      <w:r w:rsidRPr="000524E2">
        <w:rPr>
          <w:lang w:val="de-DE"/>
        </w:rPr>
        <w:t>hat</w:t>
      </w:r>
      <w:r w:rsidR="00EA2AA1">
        <w:rPr>
          <w:lang w:val="de-DE"/>
        </w:rPr>
        <w:t xml:space="preserve"> Hermann Hermes</w:t>
      </w:r>
      <w:r w:rsidRPr="000524E2">
        <w:rPr>
          <w:lang w:val="de-DE"/>
        </w:rPr>
        <w:t xml:space="preserve"> als Gesellschafter und Geschäftsführer der Hans Turck GmbH &amp; Co. KG die Geschicke des Unternehmens mit seinem Engagement und seiner Persönlichkeit </w:t>
      </w:r>
      <w:proofErr w:type="gramStart"/>
      <w:r w:rsidRPr="000524E2">
        <w:rPr>
          <w:lang w:val="de-DE"/>
        </w:rPr>
        <w:t>mit geprägt</w:t>
      </w:r>
      <w:proofErr w:type="gramEnd"/>
      <w:r w:rsidRPr="000524E2">
        <w:rPr>
          <w:lang w:val="de-DE"/>
        </w:rPr>
        <w:t>. Vertrauen und eine ausgeprägte Kooperationsfähigkeit waren die wesentlichen Elemente der Partnerschaft – Verlässlich-</w:t>
      </w:r>
    </w:p>
    <w:p w:rsidR="00366201" w:rsidRDefault="000524E2" w:rsidP="000524E2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proofErr w:type="spellStart"/>
      <w:r w:rsidRPr="000524E2">
        <w:rPr>
          <w:lang w:val="de-DE"/>
        </w:rPr>
        <w:t>keit</w:t>
      </w:r>
      <w:proofErr w:type="spellEnd"/>
      <w:r w:rsidRPr="000524E2">
        <w:rPr>
          <w:lang w:val="de-DE"/>
        </w:rPr>
        <w:t xml:space="preserve"> und Loyalität die Grundlagen der erfolgreichen Zusammenarbeit. 1999</w:t>
      </w:r>
      <w:r w:rsidR="00366201">
        <w:rPr>
          <w:lang w:val="de-DE"/>
        </w:rPr>
        <w:t xml:space="preserve"> trat Hermann Hermes in den Ruhestand.</w:t>
      </w:r>
    </w:p>
    <w:p w:rsidR="00771651" w:rsidRPr="009135D7" w:rsidRDefault="00771651" w:rsidP="005926C4">
      <w:pPr>
        <w:pStyle w:val="LauftextPI"/>
        <w:rPr>
          <w:lang w:val="de-DE"/>
        </w:rPr>
      </w:pPr>
    </w:p>
    <w:sectPr w:rsidR="00771651" w:rsidRPr="009135D7" w:rsidSect="00F619EF">
      <w:headerReference w:type="default" r:id="rId7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4E2" w:rsidRDefault="000524E2">
      <w:r>
        <w:separator/>
      </w:r>
    </w:p>
  </w:endnote>
  <w:endnote w:type="continuationSeparator" w:id="0">
    <w:p w:rsidR="000524E2" w:rsidRDefault="0005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4E2" w:rsidRDefault="000524E2">
      <w:r>
        <w:separator/>
      </w:r>
    </w:p>
  </w:footnote>
  <w:footnote w:type="continuationSeparator" w:id="0">
    <w:p w:rsidR="000524E2" w:rsidRDefault="00052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66" w:rsidRPr="004120B6" w:rsidRDefault="00880352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4E2"/>
    <w:rsid w:val="00012BF2"/>
    <w:rsid w:val="00033072"/>
    <w:rsid w:val="000524E2"/>
    <w:rsid w:val="00077A27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A28DC"/>
    <w:rsid w:val="001B164A"/>
    <w:rsid w:val="001B60EF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66201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7DED"/>
    <w:rsid w:val="00453417"/>
    <w:rsid w:val="004A2DB5"/>
    <w:rsid w:val="004A3728"/>
    <w:rsid w:val="004B40B9"/>
    <w:rsid w:val="004E4C5F"/>
    <w:rsid w:val="004F1C73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4F8A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2715E"/>
    <w:rsid w:val="008362D4"/>
    <w:rsid w:val="00840E5D"/>
    <w:rsid w:val="00842B16"/>
    <w:rsid w:val="0085145A"/>
    <w:rsid w:val="008520A0"/>
    <w:rsid w:val="00866FD4"/>
    <w:rsid w:val="008674D6"/>
    <w:rsid w:val="00880352"/>
    <w:rsid w:val="00881C66"/>
    <w:rsid w:val="008A00AA"/>
    <w:rsid w:val="008B3F10"/>
    <w:rsid w:val="008C6A8C"/>
    <w:rsid w:val="008F59AF"/>
    <w:rsid w:val="00900BE9"/>
    <w:rsid w:val="00905617"/>
    <w:rsid w:val="00912DB8"/>
    <w:rsid w:val="009135D7"/>
    <w:rsid w:val="009136D3"/>
    <w:rsid w:val="00916C7A"/>
    <w:rsid w:val="00932FB8"/>
    <w:rsid w:val="00933C85"/>
    <w:rsid w:val="009509C3"/>
    <w:rsid w:val="00966E31"/>
    <w:rsid w:val="00971DE4"/>
    <w:rsid w:val="00984D62"/>
    <w:rsid w:val="00996798"/>
    <w:rsid w:val="009A3D64"/>
    <w:rsid w:val="009A4005"/>
    <w:rsid w:val="009B49AC"/>
    <w:rsid w:val="009C5023"/>
    <w:rsid w:val="009E330C"/>
    <w:rsid w:val="00A16556"/>
    <w:rsid w:val="00A6595A"/>
    <w:rsid w:val="00AC2E91"/>
    <w:rsid w:val="00AE0F87"/>
    <w:rsid w:val="00B03E26"/>
    <w:rsid w:val="00B06F43"/>
    <w:rsid w:val="00B112B6"/>
    <w:rsid w:val="00B15C5E"/>
    <w:rsid w:val="00B37E68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21DEF"/>
    <w:rsid w:val="00D4096F"/>
    <w:rsid w:val="00D70F25"/>
    <w:rsid w:val="00D71851"/>
    <w:rsid w:val="00D82E33"/>
    <w:rsid w:val="00DB158B"/>
    <w:rsid w:val="00DC2444"/>
    <w:rsid w:val="00E02CC5"/>
    <w:rsid w:val="00E40555"/>
    <w:rsid w:val="00E467D1"/>
    <w:rsid w:val="00E64EDE"/>
    <w:rsid w:val="00E65C41"/>
    <w:rsid w:val="00E82F92"/>
    <w:rsid w:val="00EA2AA1"/>
    <w:rsid w:val="00EB51B2"/>
    <w:rsid w:val="00EC1281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1A9E7F"/>
  <w15:chartTrackingRefBased/>
  <w15:docId w15:val="{C226B6F3-0D8E-425A-963B-BB80A9F56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18_D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Turck_PRxx18_DE.dot</Template>
  <TotalTime>0</TotalTime>
  <Pages>1</Pages>
  <Words>315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Dames, Simon</cp:lastModifiedBy>
  <cp:revision>6</cp:revision>
  <cp:lastPrinted>2015-10-13T16:45:00Z</cp:lastPrinted>
  <dcterms:created xsi:type="dcterms:W3CDTF">2019-01-04T12:10:00Z</dcterms:created>
  <dcterms:modified xsi:type="dcterms:W3CDTF">2019-01-09T13:10:00Z</dcterms:modified>
</cp:coreProperties>
</file>