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C4626" w14:textId="37EA2906" w:rsidR="001B164A" w:rsidRDefault="00FE346C" w:rsidP="0071261D">
      <w:pPr>
        <w:framePr w:w="3345" w:h="3345" w:hSpace="142" w:wrap="notBeside" w:vAnchor="page" w:hAnchor="page" w:x="7939" w:y="3516" w:anchorLock="1"/>
      </w:pPr>
      <w:r>
        <w:rPr>
          <w:noProof/>
        </w:rPr>
        <w:drawing>
          <wp:inline distT="0" distB="0" distL="0" distR="0" wp14:anchorId="68F361AC" wp14:editId="79AA505C">
            <wp:extent cx="2123987" cy="2178657"/>
            <wp:effectExtent l="0" t="0" r="0" b="0"/>
            <wp:docPr id="4" name="Grafik 4" descr="Ein Bild, das Person, draußen, Gebäude, Man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Person, draußen, Gebäude, Mann enthält.&#10;&#10;Automatisch generierte Beschreibu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6216"/>
                    <a:stretch/>
                  </pic:blipFill>
                  <pic:spPr bwMode="auto">
                    <a:xfrm>
                      <a:off x="0" y="0"/>
                      <a:ext cx="2123987" cy="2178657"/>
                    </a:xfrm>
                    <a:prstGeom prst="rect">
                      <a:avLst/>
                    </a:prstGeom>
                    <a:noFill/>
                    <a:ln>
                      <a:noFill/>
                    </a:ln>
                    <a:extLst>
                      <a:ext uri="{53640926-AAD7-44D8-BBD7-CCE9431645EC}">
                        <a14:shadowObscured xmlns:a14="http://schemas.microsoft.com/office/drawing/2010/main"/>
                      </a:ext>
                    </a:extLst>
                  </pic:spPr>
                </pic:pic>
              </a:graphicData>
            </a:graphic>
          </wp:inline>
        </w:drawing>
      </w:r>
    </w:p>
    <w:p w14:paraId="509BD36E" w14:textId="66F290B6" w:rsidR="00012BF2" w:rsidRPr="00945F12" w:rsidRDefault="00012BF2" w:rsidP="00E02CC5">
      <w:pPr>
        <w:framePr w:w="3345" w:h="482" w:hSpace="142" w:wrap="around" w:vAnchor="page" w:hAnchor="page" w:x="7939" w:y="2893" w:anchorLock="1"/>
        <w:rPr>
          <w:color w:val="808080"/>
          <w:sz w:val="22"/>
          <w:szCs w:val="20"/>
        </w:rPr>
      </w:pPr>
      <w:r w:rsidRPr="00945F12">
        <w:rPr>
          <w:color w:val="808080"/>
          <w:sz w:val="22"/>
          <w:szCs w:val="20"/>
        </w:rPr>
        <w:t xml:space="preserve">PRESSE-INFORMATION </w:t>
      </w:r>
      <w:r w:rsidR="00D33C93" w:rsidRPr="00945F12">
        <w:rPr>
          <w:color w:val="808080"/>
          <w:sz w:val="22"/>
          <w:szCs w:val="20"/>
        </w:rPr>
        <w:t>08</w:t>
      </w:r>
      <w:r w:rsidR="009723C0" w:rsidRPr="00945F12">
        <w:rPr>
          <w:color w:val="808080"/>
          <w:sz w:val="22"/>
          <w:szCs w:val="20"/>
        </w:rPr>
        <w:t>/</w:t>
      </w:r>
      <w:r w:rsidR="009B1E75" w:rsidRPr="00945F12">
        <w:rPr>
          <w:color w:val="808080"/>
          <w:sz w:val="22"/>
          <w:szCs w:val="20"/>
        </w:rPr>
        <w:t>2</w:t>
      </w:r>
      <w:r w:rsidR="005F2D7B" w:rsidRPr="00945F12">
        <w:rPr>
          <w:color w:val="808080"/>
          <w:sz w:val="22"/>
          <w:szCs w:val="20"/>
        </w:rPr>
        <w:t>3</w:t>
      </w:r>
    </w:p>
    <w:p w14:paraId="050B0293" w14:textId="7D4535D5" w:rsidR="00B646BB" w:rsidRPr="00945F12" w:rsidRDefault="00B646BB" w:rsidP="0071261D">
      <w:pPr>
        <w:framePr w:w="3345" w:h="851" w:hSpace="142" w:wrap="around" w:vAnchor="page" w:hAnchor="page" w:x="7939" w:y="7089" w:anchorLock="1"/>
        <w:ind w:left="-57"/>
        <w:rPr>
          <w:sz w:val="18"/>
          <w:szCs w:val="18"/>
        </w:rPr>
      </w:pPr>
      <w:r w:rsidRPr="00945F12">
        <w:rPr>
          <w:bCs/>
          <w:color w:val="808080"/>
          <w:sz w:val="16"/>
          <w:szCs w:val="16"/>
        </w:rPr>
        <w:t>Turck</w:t>
      </w:r>
      <w:r w:rsidR="00D33C93" w:rsidRPr="00945F12">
        <w:rPr>
          <w:bCs/>
          <w:color w:val="808080"/>
          <w:sz w:val="16"/>
          <w:szCs w:val="16"/>
        </w:rPr>
        <w:t>08</w:t>
      </w:r>
      <w:r w:rsidR="00FE346C" w:rsidRPr="00945F12">
        <w:rPr>
          <w:bCs/>
          <w:color w:val="808080"/>
          <w:sz w:val="16"/>
          <w:szCs w:val="16"/>
        </w:rPr>
        <w:t>23</w:t>
      </w:r>
      <w:r w:rsidRPr="00945F12">
        <w:rPr>
          <w:bCs/>
          <w:color w:val="808080"/>
          <w:sz w:val="16"/>
          <w:szCs w:val="16"/>
        </w:rPr>
        <w:t>.jpg:</w:t>
      </w:r>
      <w:r w:rsidRPr="00945F12">
        <w:rPr>
          <w:sz w:val="18"/>
          <w:szCs w:val="18"/>
        </w:rPr>
        <w:t xml:space="preserve"> </w:t>
      </w:r>
    </w:p>
    <w:p w14:paraId="4220619B" w14:textId="0F7CA55B" w:rsidR="00436939" w:rsidRPr="005F1A6B" w:rsidRDefault="003D5309" w:rsidP="00436939">
      <w:pPr>
        <w:framePr w:w="3345" w:h="851" w:hSpace="142" w:wrap="around" w:vAnchor="page" w:hAnchor="page" w:x="7939" w:y="7089" w:anchorLock="1"/>
        <w:spacing w:line="276" w:lineRule="auto"/>
        <w:ind w:left="-57"/>
        <w:rPr>
          <w:snapToGrid w:val="0"/>
          <w:sz w:val="18"/>
          <w:szCs w:val="18"/>
        </w:rPr>
      </w:pPr>
      <w:r>
        <w:rPr>
          <w:snapToGrid w:val="0"/>
          <w:sz w:val="18"/>
          <w:szCs w:val="18"/>
        </w:rPr>
        <w:t xml:space="preserve">Geschäftsführer </w:t>
      </w:r>
      <w:r w:rsidR="004B7615">
        <w:rPr>
          <w:snapToGrid w:val="0"/>
          <w:sz w:val="18"/>
          <w:szCs w:val="18"/>
        </w:rPr>
        <w:t>José Ramalho</w:t>
      </w:r>
      <w:r>
        <w:rPr>
          <w:snapToGrid w:val="0"/>
          <w:sz w:val="18"/>
          <w:szCs w:val="18"/>
        </w:rPr>
        <w:t xml:space="preserve"> verantwortet die </w:t>
      </w:r>
      <w:r w:rsidR="00D53674">
        <w:rPr>
          <w:snapToGrid w:val="0"/>
          <w:sz w:val="18"/>
          <w:szCs w:val="18"/>
        </w:rPr>
        <w:t>Aktivitäten</w:t>
      </w:r>
      <w:r>
        <w:rPr>
          <w:snapToGrid w:val="0"/>
          <w:sz w:val="18"/>
          <w:szCs w:val="18"/>
        </w:rPr>
        <w:t xml:space="preserve"> der Turck AB in Schweden</w:t>
      </w:r>
    </w:p>
    <w:p w14:paraId="31393C6A" w14:textId="77777777" w:rsidR="00B11DC3" w:rsidRPr="008700AE" w:rsidRDefault="00B11DC3" w:rsidP="00B11DC3">
      <w:pPr>
        <w:framePr w:w="3345" w:h="851" w:hSpace="142" w:wrap="around" w:vAnchor="page" w:hAnchor="page" w:x="7939" w:y="7089" w:anchorLock="1"/>
        <w:spacing w:line="276" w:lineRule="auto"/>
        <w:ind w:left="-57"/>
        <w:rPr>
          <w:snapToGrid w:val="0"/>
          <w:sz w:val="18"/>
          <w:szCs w:val="18"/>
        </w:rPr>
      </w:pPr>
    </w:p>
    <w:p w14:paraId="7BCF7337" w14:textId="77777777" w:rsidR="00B11DC3" w:rsidRDefault="00B11DC3" w:rsidP="00B11DC3">
      <w:pPr>
        <w:framePr w:w="3345" w:h="851" w:hSpace="142" w:wrap="around" w:vAnchor="page" w:hAnchor="page" w:x="7939" w:y="7089" w:anchorLock="1"/>
        <w:rPr>
          <w:color w:val="808080"/>
          <w:sz w:val="16"/>
        </w:rPr>
      </w:pPr>
      <w:r w:rsidRPr="00DD5734">
        <w:rPr>
          <w:color w:val="808080"/>
          <w:sz w:val="16"/>
        </w:rPr>
        <w:t>WEITERE INFORMATIONEN</w:t>
      </w:r>
    </w:p>
    <w:p w14:paraId="4146AA96" w14:textId="6F7DFE55" w:rsidR="00B11DC3" w:rsidRPr="005F1A6B" w:rsidRDefault="00945F12" w:rsidP="0071261D">
      <w:pPr>
        <w:framePr w:w="3345" w:h="851" w:hSpace="142" w:wrap="around" w:vAnchor="page" w:hAnchor="page" w:x="7939" w:y="7089" w:anchorLock="1"/>
        <w:spacing w:line="276" w:lineRule="auto"/>
        <w:ind w:left="-57"/>
        <w:rPr>
          <w:snapToGrid w:val="0"/>
          <w:sz w:val="18"/>
          <w:szCs w:val="18"/>
        </w:rPr>
      </w:pPr>
      <w:hyperlink r:id="rId11" w:history="1">
        <w:r w:rsidRPr="00945F12">
          <w:rPr>
            <w:rStyle w:val="Hyperlink"/>
            <w:snapToGrid w:val="0"/>
            <w:sz w:val="18"/>
            <w:szCs w:val="18"/>
          </w:rPr>
          <w:t>https://www.turck.de/de/unternehmensmeldungen-2863_turck-gruendet-landesgesellschaft-in-schweden-46126.php</w:t>
        </w:r>
      </w:hyperlink>
    </w:p>
    <w:p w14:paraId="4F0B1428" w14:textId="77777777" w:rsidR="00012BF2" w:rsidRPr="004120B6" w:rsidRDefault="00012BF2" w:rsidP="00945F12">
      <w:pPr>
        <w:framePr w:w="3345" w:h="6589" w:hSpace="142" w:wrap="notBeside" w:vAnchor="page" w:hAnchor="page" w:x="7914" w:y="9451" w:anchorLock="1"/>
        <w:rPr>
          <w:color w:val="808080"/>
          <w:sz w:val="16"/>
        </w:rPr>
      </w:pPr>
      <w:r w:rsidRPr="004120B6">
        <w:rPr>
          <w:color w:val="808080"/>
          <w:sz w:val="16"/>
        </w:rPr>
        <w:t>PRESSE-KONTAKT</w:t>
      </w:r>
    </w:p>
    <w:p w14:paraId="7711304C" w14:textId="77777777" w:rsidR="00012BF2" w:rsidRPr="004120B6" w:rsidRDefault="00012BF2" w:rsidP="00945F12">
      <w:pPr>
        <w:framePr w:w="3345" w:h="6589" w:hSpace="142" w:wrap="notBeside" w:vAnchor="page" w:hAnchor="page" w:x="7914" w:y="9451" w:anchorLock="1"/>
        <w:rPr>
          <w:color w:val="808080"/>
          <w:sz w:val="16"/>
        </w:rPr>
      </w:pPr>
    </w:p>
    <w:p w14:paraId="6976D7C8" w14:textId="77777777" w:rsidR="00012BF2" w:rsidRPr="009723C0" w:rsidRDefault="00012BF2" w:rsidP="00945F12">
      <w:pPr>
        <w:framePr w:w="3345" w:h="6589" w:hSpace="142" w:wrap="notBeside" w:vAnchor="page" w:hAnchor="page" w:x="7914" w:y="9451" w:anchorLock="1"/>
        <w:rPr>
          <w:color w:val="808080"/>
          <w:sz w:val="16"/>
        </w:rPr>
      </w:pPr>
      <w:r w:rsidRPr="009723C0">
        <w:rPr>
          <w:color w:val="808080"/>
          <w:sz w:val="16"/>
        </w:rPr>
        <w:t>Klaus Albers</w:t>
      </w:r>
    </w:p>
    <w:p w14:paraId="0F40FD62" w14:textId="77777777" w:rsidR="00012BF2" w:rsidRPr="00945F12" w:rsidRDefault="00012BF2" w:rsidP="00945F12">
      <w:pPr>
        <w:framePr w:w="3345" w:h="6589" w:hSpace="142" w:wrap="notBeside" w:vAnchor="page" w:hAnchor="page" w:x="7914" w:y="9451" w:anchorLock="1"/>
        <w:rPr>
          <w:color w:val="808080"/>
          <w:sz w:val="16"/>
        </w:rPr>
      </w:pPr>
      <w:r w:rsidRPr="00945F12">
        <w:rPr>
          <w:color w:val="808080"/>
          <w:sz w:val="16"/>
        </w:rPr>
        <w:t>Leiter Marketing Services &amp; Public Relations</w:t>
      </w:r>
    </w:p>
    <w:p w14:paraId="4B455764" w14:textId="77777777" w:rsidR="00012BF2" w:rsidRPr="00945F12" w:rsidRDefault="00012BF2" w:rsidP="00945F12">
      <w:pPr>
        <w:framePr w:w="3345" w:h="6589" w:hSpace="142" w:wrap="notBeside" w:vAnchor="page" w:hAnchor="page" w:x="7914" w:y="9451" w:anchorLock="1"/>
        <w:rPr>
          <w:color w:val="808080"/>
          <w:sz w:val="16"/>
        </w:rPr>
      </w:pPr>
      <w:r w:rsidRPr="00945F12">
        <w:rPr>
          <w:color w:val="808080"/>
          <w:sz w:val="16"/>
        </w:rPr>
        <w:t>Telefon: +49 208 4952-149</w:t>
      </w:r>
    </w:p>
    <w:p w14:paraId="3E367969" w14:textId="77777777" w:rsidR="00012BF2" w:rsidRPr="00945F12" w:rsidRDefault="00012BF2" w:rsidP="00945F12">
      <w:pPr>
        <w:framePr w:w="3345" w:h="6589" w:hSpace="142" w:wrap="notBeside" w:vAnchor="page" w:hAnchor="page" w:x="7914" w:y="9451" w:anchorLock="1"/>
        <w:rPr>
          <w:color w:val="808080"/>
          <w:sz w:val="16"/>
        </w:rPr>
      </w:pPr>
      <w:r w:rsidRPr="00945F12">
        <w:rPr>
          <w:color w:val="808080"/>
          <w:sz w:val="16"/>
        </w:rPr>
        <w:t xml:space="preserve">Mobil: +49 160 93950359 </w:t>
      </w:r>
    </w:p>
    <w:p w14:paraId="4ADC8211" w14:textId="77777777" w:rsidR="00012BF2" w:rsidRPr="00945F12" w:rsidRDefault="00012BF2" w:rsidP="00945F12">
      <w:pPr>
        <w:framePr w:w="3345" w:h="6589" w:hSpace="142" w:wrap="notBeside" w:vAnchor="page" w:hAnchor="page" w:x="7914" w:y="9451" w:anchorLock="1"/>
        <w:rPr>
          <w:color w:val="808080"/>
          <w:sz w:val="16"/>
        </w:rPr>
      </w:pPr>
      <w:r w:rsidRPr="00945F12">
        <w:rPr>
          <w:color w:val="808080"/>
          <w:sz w:val="16"/>
        </w:rPr>
        <w:t>Mail: klaus.albers@turck.com</w:t>
      </w:r>
    </w:p>
    <w:p w14:paraId="0876A69D" w14:textId="77777777" w:rsidR="00012BF2" w:rsidRPr="00945F12" w:rsidRDefault="00012BF2" w:rsidP="00945F12">
      <w:pPr>
        <w:framePr w:w="3345" w:h="6589" w:hSpace="142" w:wrap="notBeside" w:vAnchor="page" w:hAnchor="page" w:x="7914" w:y="9451" w:anchorLock="1"/>
        <w:rPr>
          <w:color w:val="808080"/>
          <w:sz w:val="16"/>
        </w:rPr>
      </w:pPr>
      <w:r w:rsidRPr="00945F12">
        <w:rPr>
          <w:color w:val="808080"/>
          <w:sz w:val="16"/>
        </w:rPr>
        <w:t>Web: www.turck.</w:t>
      </w:r>
      <w:r w:rsidR="001B164A" w:rsidRPr="00945F12">
        <w:rPr>
          <w:color w:val="808080"/>
          <w:sz w:val="16"/>
        </w:rPr>
        <w:t>de/</w:t>
      </w:r>
      <w:r w:rsidRPr="00945F12">
        <w:rPr>
          <w:color w:val="808080"/>
          <w:sz w:val="16"/>
        </w:rPr>
        <w:t>presse</w:t>
      </w:r>
    </w:p>
    <w:p w14:paraId="4AE27FBE" w14:textId="77777777" w:rsidR="00012BF2" w:rsidRPr="00945F12" w:rsidRDefault="00012BF2" w:rsidP="00945F12">
      <w:pPr>
        <w:framePr w:w="3345" w:h="6589" w:hSpace="142" w:wrap="notBeside" w:vAnchor="page" w:hAnchor="page" w:x="7914" w:y="9451" w:anchorLock="1"/>
        <w:rPr>
          <w:color w:val="808080"/>
          <w:sz w:val="16"/>
        </w:rPr>
      </w:pPr>
    </w:p>
    <w:p w14:paraId="6E4B8A64" w14:textId="77777777" w:rsidR="00012BF2" w:rsidRPr="00945F12" w:rsidRDefault="00012BF2" w:rsidP="00945F12">
      <w:pPr>
        <w:framePr w:w="3345" w:h="6589" w:hSpace="142" w:wrap="notBeside" w:vAnchor="page" w:hAnchor="page" w:x="7914" w:y="9451" w:anchorLock="1"/>
        <w:rPr>
          <w:color w:val="808080"/>
          <w:sz w:val="16"/>
        </w:rPr>
      </w:pPr>
    </w:p>
    <w:p w14:paraId="63090D85" w14:textId="77777777" w:rsidR="00012BF2" w:rsidRPr="00945F12" w:rsidRDefault="00012BF2" w:rsidP="00945F12">
      <w:pPr>
        <w:framePr w:w="3345" w:h="6589" w:hSpace="142" w:wrap="notBeside" w:vAnchor="page" w:hAnchor="page" w:x="7914" w:y="9451" w:anchorLock="1"/>
        <w:rPr>
          <w:color w:val="808080"/>
          <w:sz w:val="16"/>
        </w:rPr>
      </w:pPr>
      <w:r w:rsidRPr="00945F12">
        <w:rPr>
          <w:color w:val="808080"/>
          <w:sz w:val="16"/>
        </w:rPr>
        <w:t>LESER-KONTAKT</w:t>
      </w:r>
    </w:p>
    <w:p w14:paraId="6D58966F" w14:textId="77777777" w:rsidR="00012BF2" w:rsidRPr="00945F12" w:rsidRDefault="00012BF2" w:rsidP="00945F12">
      <w:pPr>
        <w:framePr w:w="3345" w:h="6589" w:hSpace="142" w:wrap="notBeside" w:vAnchor="page" w:hAnchor="page" w:x="7914" w:y="9451" w:anchorLock="1"/>
        <w:rPr>
          <w:color w:val="808080"/>
          <w:sz w:val="16"/>
        </w:rPr>
      </w:pPr>
    </w:p>
    <w:p w14:paraId="7A900879" w14:textId="77777777" w:rsidR="00012BF2" w:rsidRPr="00945F12" w:rsidRDefault="00012BF2" w:rsidP="00945F12">
      <w:pPr>
        <w:framePr w:w="3345" w:h="6589" w:hSpace="142" w:wrap="notBeside" w:vAnchor="page" w:hAnchor="page" w:x="7914" w:y="9451" w:anchorLock="1"/>
        <w:rPr>
          <w:color w:val="808080"/>
          <w:sz w:val="16"/>
        </w:rPr>
      </w:pPr>
      <w:r w:rsidRPr="00945F12">
        <w:rPr>
          <w:b/>
          <w:color w:val="808080"/>
          <w:sz w:val="16"/>
        </w:rPr>
        <w:t>Deutschland</w:t>
      </w:r>
      <w:r w:rsidRPr="00945F12">
        <w:rPr>
          <w:color w:val="808080"/>
          <w:sz w:val="16"/>
        </w:rPr>
        <w:t>:</w:t>
      </w:r>
    </w:p>
    <w:p w14:paraId="02A1F662" w14:textId="77777777" w:rsidR="00012BF2" w:rsidRPr="004120B6" w:rsidRDefault="00012BF2" w:rsidP="00945F12">
      <w:pPr>
        <w:framePr w:w="3345" w:h="6589" w:hSpace="142" w:wrap="notBeside" w:vAnchor="page" w:hAnchor="page" w:x="7914" w:y="9451" w:anchorLock="1"/>
        <w:rPr>
          <w:color w:val="808080"/>
          <w:sz w:val="16"/>
        </w:rPr>
      </w:pPr>
      <w:r w:rsidRPr="00945F12">
        <w:rPr>
          <w:color w:val="808080"/>
          <w:sz w:val="16"/>
        </w:rPr>
        <w:t xml:space="preserve">Hans Turck GmbH &amp; Co. </w:t>
      </w:r>
      <w:r w:rsidRPr="004120B6">
        <w:rPr>
          <w:color w:val="808080"/>
          <w:sz w:val="16"/>
        </w:rPr>
        <w:t>KG</w:t>
      </w:r>
    </w:p>
    <w:p w14:paraId="1A75BAC9" w14:textId="77777777" w:rsidR="00012BF2" w:rsidRPr="004120B6" w:rsidRDefault="00012BF2" w:rsidP="00945F12">
      <w:pPr>
        <w:framePr w:w="3345" w:h="6589" w:hSpace="142" w:wrap="notBeside" w:vAnchor="page" w:hAnchor="page" w:x="7914" w:y="9451" w:anchorLock="1"/>
        <w:rPr>
          <w:color w:val="808080"/>
          <w:sz w:val="16"/>
        </w:rPr>
      </w:pPr>
      <w:proofErr w:type="spellStart"/>
      <w:r w:rsidRPr="004120B6">
        <w:rPr>
          <w:color w:val="808080"/>
          <w:sz w:val="16"/>
        </w:rPr>
        <w:t>Witzlebenstraße</w:t>
      </w:r>
      <w:proofErr w:type="spellEnd"/>
      <w:r w:rsidRPr="004120B6">
        <w:rPr>
          <w:color w:val="808080"/>
          <w:sz w:val="16"/>
        </w:rPr>
        <w:t xml:space="preserve"> 7 | 45472 Mülheim a</w:t>
      </w:r>
      <w:r w:rsidR="001B164A" w:rsidRPr="004120B6">
        <w:rPr>
          <w:color w:val="808080"/>
          <w:sz w:val="16"/>
        </w:rPr>
        <w:t xml:space="preserve">. d. </w:t>
      </w:r>
      <w:r w:rsidRPr="004120B6">
        <w:rPr>
          <w:color w:val="808080"/>
          <w:sz w:val="16"/>
        </w:rPr>
        <w:t>Ruhr</w:t>
      </w:r>
    </w:p>
    <w:p w14:paraId="318B78CE" w14:textId="77777777" w:rsidR="00012BF2" w:rsidRPr="004120B6" w:rsidRDefault="00012BF2" w:rsidP="00945F12">
      <w:pPr>
        <w:framePr w:w="3345" w:h="6589" w:hSpace="142" w:wrap="notBeside" w:vAnchor="page" w:hAnchor="page" w:x="7914" w:y="9451" w:anchorLock="1"/>
        <w:rPr>
          <w:color w:val="808080"/>
          <w:sz w:val="16"/>
        </w:rPr>
      </w:pPr>
      <w:r w:rsidRPr="004120B6">
        <w:rPr>
          <w:color w:val="808080"/>
          <w:sz w:val="16"/>
        </w:rPr>
        <w:t>Telefon: +49 208 4952-0</w:t>
      </w:r>
    </w:p>
    <w:p w14:paraId="4EA641C3" w14:textId="77777777" w:rsidR="00012BF2" w:rsidRPr="007942CA" w:rsidRDefault="00012BF2" w:rsidP="00945F12">
      <w:pPr>
        <w:framePr w:w="3345" w:h="6589" w:hSpace="142" w:wrap="notBeside" w:vAnchor="page" w:hAnchor="page" w:x="7914" w:y="9451" w:anchorLock="1"/>
        <w:rPr>
          <w:color w:val="808080"/>
          <w:sz w:val="16"/>
        </w:rPr>
      </w:pPr>
      <w:r w:rsidRPr="007942CA">
        <w:rPr>
          <w:color w:val="808080"/>
          <w:sz w:val="16"/>
        </w:rPr>
        <w:t>Mail: more@turck.com</w:t>
      </w:r>
    </w:p>
    <w:p w14:paraId="5B35C841" w14:textId="77777777" w:rsidR="00012BF2" w:rsidRPr="007942CA" w:rsidRDefault="00012BF2" w:rsidP="00945F12">
      <w:pPr>
        <w:framePr w:w="3345" w:h="6589" w:hSpace="142" w:wrap="notBeside" w:vAnchor="page" w:hAnchor="page" w:x="7914" w:y="9451" w:anchorLock="1"/>
        <w:rPr>
          <w:color w:val="808080"/>
          <w:sz w:val="16"/>
        </w:rPr>
      </w:pPr>
      <w:r w:rsidRPr="007942CA">
        <w:rPr>
          <w:color w:val="808080"/>
          <w:sz w:val="16"/>
        </w:rPr>
        <w:t>Web: www.turck.com</w:t>
      </w:r>
    </w:p>
    <w:p w14:paraId="39504D77" w14:textId="77777777" w:rsidR="00012BF2" w:rsidRPr="007942CA" w:rsidRDefault="00012BF2" w:rsidP="00945F12">
      <w:pPr>
        <w:framePr w:w="3345" w:h="6589" w:hSpace="142" w:wrap="notBeside" w:vAnchor="page" w:hAnchor="page" w:x="7914" w:y="9451" w:anchorLock="1"/>
        <w:rPr>
          <w:color w:val="808080"/>
          <w:sz w:val="16"/>
        </w:rPr>
      </w:pPr>
    </w:p>
    <w:p w14:paraId="58B89EA1" w14:textId="77777777" w:rsidR="00012BF2" w:rsidRPr="004120B6" w:rsidRDefault="00012BF2" w:rsidP="00945F12">
      <w:pPr>
        <w:framePr w:w="3345" w:h="6589" w:hSpace="142" w:wrap="notBeside" w:vAnchor="page" w:hAnchor="page" w:x="7914" w:y="9451" w:anchorLock="1"/>
        <w:rPr>
          <w:color w:val="808080"/>
          <w:sz w:val="16"/>
        </w:rPr>
      </w:pPr>
      <w:r w:rsidRPr="004120B6">
        <w:rPr>
          <w:b/>
          <w:color w:val="808080"/>
          <w:sz w:val="16"/>
        </w:rPr>
        <w:t>Österreich</w:t>
      </w:r>
      <w:r w:rsidRPr="004120B6">
        <w:rPr>
          <w:color w:val="808080"/>
          <w:sz w:val="16"/>
        </w:rPr>
        <w:t>:</w:t>
      </w:r>
    </w:p>
    <w:p w14:paraId="3DAA5C82" w14:textId="77777777" w:rsidR="00012BF2" w:rsidRPr="004120B6" w:rsidRDefault="00012BF2" w:rsidP="00945F12">
      <w:pPr>
        <w:framePr w:w="3345" w:h="6589" w:hSpace="142" w:wrap="notBeside" w:vAnchor="page" w:hAnchor="page" w:x="7914" w:y="9451" w:anchorLock="1"/>
        <w:rPr>
          <w:color w:val="808080"/>
          <w:sz w:val="16"/>
        </w:rPr>
      </w:pPr>
      <w:r w:rsidRPr="004120B6">
        <w:rPr>
          <w:color w:val="808080"/>
          <w:sz w:val="16"/>
        </w:rPr>
        <w:t>Turck GmbH</w:t>
      </w:r>
    </w:p>
    <w:p w14:paraId="4BABAEC8" w14:textId="77777777" w:rsidR="00012BF2" w:rsidRPr="004120B6" w:rsidRDefault="00012BF2" w:rsidP="00945F12">
      <w:pPr>
        <w:framePr w:w="3345" w:h="6589" w:hSpace="142" w:wrap="notBeside" w:vAnchor="page" w:hAnchor="page" w:x="7914" w:y="9451" w:anchorLock="1"/>
        <w:rPr>
          <w:color w:val="808080"/>
          <w:sz w:val="16"/>
        </w:rPr>
      </w:pPr>
      <w:r w:rsidRPr="004120B6">
        <w:rPr>
          <w:color w:val="808080"/>
          <w:sz w:val="16"/>
        </w:rPr>
        <w:t>Graumanngasse 7/A 5-1 | A-1150 Wien</w:t>
      </w:r>
    </w:p>
    <w:p w14:paraId="145D1A68" w14:textId="77777777" w:rsidR="00012BF2" w:rsidRPr="004120B6" w:rsidRDefault="00012BF2" w:rsidP="00945F12">
      <w:pPr>
        <w:framePr w:w="3345" w:h="6589" w:hSpace="142" w:wrap="notBeside" w:vAnchor="page" w:hAnchor="page" w:x="7914" w:y="9451" w:anchorLock="1"/>
        <w:rPr>
          <w:color w:val="808080"/>
          <w:sz w:val="16"/>
        </w:rPr>
      </w:pPr>
      <w:r w:rsidRPr="004120B6">
        <w:rPr>
          <w:color w:val="808080"/>
          <w:sz w:val="16"/>
        </w:rPr>
        <w:t>Telefon: +43 1 4861587</w:t>
      </w:r>
    </w:p>
    <w:p w14:paraId="52CAC2E6" w14:textId="77777777" w:rsidR="00012BF2" w:rsidRPr="004120B6" w:rsidRDefault="00012BF2" w:rsidP="00945F12">
      <w:pPr>
        <w:framePr w:w="3345" w:h="6589" w:hSpace="142" w:wrap="notBeside" w:vAnchor="page" w:hAnchor="page" w:x="7914" w:y="9451" w:anchorLock="1"/>
        <w:rPr>
          <w:color w:val="808080"/>
          <w:sz w:val="16"/>
        </w:rPr>
      </w:pPr>
      <w:r w:rsidRPr="004120B6">
        <w:rPr>
          <w:color w:val="808080"/>
          <w:sz w:val="16"/>
        </w:rPr>
        <w:t>Mail: austria@turck.com</w:t>
      </w:r>
    </w:p>
    <w:p w14:paraId="47A3D775" w14:textId="77777777" w:rsidR="00012BF2" w:rsidRPr="004120B6" w:rsidRDefault="00012BF2" w:rsidP="00945F12">
      <w:pPr>
        <w:framePr w:w="3345" w:h="6589" w:hSpace="142" w:wrap="notBeside" w:vAnchor="page" w:hAnchor="page" w:x="7914" w:y="9451" w:anchorLock="1"/>
        <w:rPr>
          <w:color w:val="808080"/>
          <w:sz w:val="16"/>
        </w:rPr>
      </w:pPr>
      <w:r w:rsidRPr="004120B6">
        <w:rPr>
          <w:color w:val="808080"/>
          <w:sz w:val="16"/>
        </w:rPr>
        <w:t>Web: www.turck.at</w:t>
      </w:r>
    </w:p>
    <w:p w14:paraId="738D7E8A" w14:textId="77777777" w:rsidR="00012BF2" w:rsidRPr="004120B6" w:rsidRDefault="00012BF2" w:rsidP="00945F12">
      <w:pPr>
        <w:framePr w:w="3345" w:h="6589" w:hSpace="142" w:wrap="notBeside" w:vAnchor="page" w:hAnchor="page" w:x="7914" w:y="9451" w:anchorLock="1"/>
        <w:rPr>
          <w:color w:val="808080"/>
          <w:sz w:val="16"/>
        </w:rPr>
      </w:pPr>
    </w:p>
    <w:p w14:paraId="163C6893" w14:textId="77777777" w:rsidR="00012BF2" w:rsidRPr="004120B6" w:rsidRDefault="00012BF2" w:rsidP="00945F12">
      <w:pPr>
        <w:framePr w:w="3345" w:h="6589" w:hSpace="142" w:wrap="notBeside" w:vAnchor="page" w:hAnchor="page" w:x="7914" w:y="9451" w:anchorLock="1"/>
        <w:rPr>
          <w:color w:val="808080"/>
          <w:sz w:val="16"/>
        </w:rPr>
      </w:pPr>
      <w:r w:rsidRPr="004120B6">
        <w:rPr>
          <w:b/>
          <w:color w:val="808080"/>
          <w:sz w:val="16"/>
        </w:rPr>
        <w:t>Schweiz</w:t>
      </w:r>
      <w:r w:rsidRPr="004120B6">
        <w:rPr>
          <w:color w:val="808080"/>
          <w:sz w:val="16"/>
        </w:rPr>
        <w:t>:</w:t>
      </w:r>
    </w:p>
    <w:p w14:paraId="26848D5F" w14:textId="77777777" w:rsidR="00012BF2" w:rsidRPr="004120B6" w:rsidRDefault="00012BF2" w:rsidP="00945F12">
      <w:pPr>
        <w:framePr w:w="3345" w:h="6589" w:hSpace="142" w:wrap="notBeside" w:vAnchor="page" w:hAnchor="page" w:x="7914" w:y="9451" w:anchorLock="1"/>
        <w:rPr>
          <w:color w:val="808080"/>
          <w:sz w:val="16"/>
        </w:rPr>
      </w:pPr>
      <w:r w:rsidRPr="004120B6">
        <w:rPr>
          <w:color w:val="808080"/>
          <w:sz w:val="16"/>
        </w:rPr>
        <w:t>Bachofen AG</w:t>
      </w:r>
    </w:p>
    <w:p w14:paraId="4630314E" w14:textId="77777777" w:rsidR="00012BF2" w:rsidRPr="004120B6" w:rsidRDefault="00012BF2" w:rsidP="00945F12">
      <w:pPr>
        <w:framePr w:w="3345" w:h="6589" w:hSpace="142" w:wrap="notBeside" w:vAnchor="page" w:hAnchor="page" w:x="7914" w:y="9451" w:anchorLock="1"/>
        <w:rPr>
          <w:color w:val="808080"/>
          <w:sz w:val="16"/>
        </w:rPr>
      </w:pPr>
      <w:proofErr w:type="spellStart"/>
      <w:r w:rsidRPr="004120B6">
        <w:rPr>
          <w:color w:val="808080"/>
          <w:sz w:val="16"/>
        </w:rPr>
        <w:t>Ackerstrasse</w:t>
      </w:r>
      <w:proofErr w:type="spellEnd"/>
      <w:r w:rsidRPr="004120B6">
        <w:rPr>
          <w:color w:val="808080"/>
          <w:sz w:val="16"/>
        </w:rPr>
        <w:t xml:space="preserve"> 42 | CH-8610 Uster</w:t>
      </w:r>
    </w:p>
    <w:p w14:paraId="41E0553A" w14:textId="77777777" w:rsidR="00012BF2" w:rsidRPr="004120B6" w:rsidRDefault="00012BF2" w:rsidP="00945F12">
      <w:pPr>
        <w:framePr w:w="3345" w:h="6589" w:hSpace="142" w:wrap="notBeside" w:vAnchor="page" w:hAnchor="page" w:x="7914" w:y="9451" w:anchorLock="1"/>
        <w:rPr>
          <w:color w:val="808080"/>
          <w:sz w:val="16"/>
        </w:rPr>
      </w:pPr>
      <w:r w:rsidRPr="004120B6">
        <w:rPr>
          <w:color w:val="808080"/>
          <w:sz w:val="16"/>
        </w:rPr>
        <w:t>Telefon: +41 44 9441111</w:t>
      </w:r>
    </w:p>
    <w:p w14:paraId="56326E62" w14:textId="77777777" w:rsidR="00012BF2" w:rsidRPr="004120B6" w:rsidRDefault="00012BF2" w:rsidP="00945F12">
      <w:pPr>
        <w:framePr w:w="3345" w:h="6589" w:hSpace="142" w:wrap="notBeside" w:vAnchor="page" w:hAnchor="page" w:x="7914" w:y="9451" w:anchorLock="1"/>
        <w:rPr>
          <w:color w:val="808080"/>
          <w:sz w:val="16"/>
        </w:rPr>
      </w:pPr>
      <w:r w:rsidRPr="004120B6">
        <w:rPr>
          <w:color w:val="808080"/>
          <w:sz w:val="16"/>
        </w:rPr>
        <w:t>Mail: info@bachofen.ch</w:t>
      </w:r>
    </w:p>
    <w:p w14:paraId="67C1770C" w14:textId="77777777" w:rsidR="00012BF2" w:rsidRPr="004120B6" w:rsidRDefault="00012BF2" w:rsidP="00945F12">
      <w:pPr>
        <w:framePr w:w="3345" w:h="6589" w:hSpace="142" w:wrap="notBeside" w:vAnchor="page" w:hAnchor="page" w:x="7914" w:y="9451" w:anchorLock="1"/>
        <w:rPr>
          <w:color w:val="808080"/>
          <w:sz w:val="16"/>
        </w:rPr>
      </w:pPr>
      <w:r w:rsidRPr="004120B6">
        <w:rPr>
          <w:color w:val="808080"/>
          <w:sz w:val="16"/>
        </w:rPr>
        <w:t xml:space="preserve">Web: </w:t>
      </w:r>
      <w:r w:rsidR="001B164A" w:rsidRPr="004120B6">
        <w:rPr>
          <w:color w:val="808080"/>
          <w:sz w:val="16"/>
        </w:rPr>
        <w:t>www.bachofen.ch</w:t>
      </w:r>
    </w:p>
    <w:p w14:paraId="0400F236" w14:textId="77777777" w:rsidR="001B164A" w:rsidRPr="004120B6" w:rsidRDefault="001B164A" w:rsidP="00945F12">
      <w:pPr>
        <w:framePr w:w="3345" w:h="6589" w:hSpace="142" w:wrap="notBeside" w:vAnchor="page" w:hAnchor="page" w:x="7914" w:y="9451" w:anchorLock="1"/>
        <w:rPr>
          <w:color w:val="808080"/>
          <w:sz w:val="16"/>
        </w:rPr>
      </w:pPr>
    </w:p>
    <w:p w14:paraId="3358B5D8" w14:textId="77777777" w:rsidR="001B164A" w:rsidRPr="004120B6" w:rsidRDefault="001B164A" w:rsidP="00945F12">
      <w:pPr>
        <w:framePr w:w="3345" w:h="6589" w:hSpace="142" w:wrap="notBeside" w:vAnchor="page" w:hAnchor="page" w:x="7914" w:y="9451" w:anchorLock="1"/>
        <w:rPr>
          <w:color w:val="808080"/>
          <w:sz w:val="16"/>
        </w:rPr>
      </w:pPr>
    </w:p>
    <w:p w14:paraId="6D44EA18" w14:textId="77777777" w:rsidR="001B164A" w:rsidRDefault="001B164A" w:rsidP="00945F12">
      <w:pPr>
        <w:framePr w:w="3345" w:h="6589" w:hSpace="142" w:wrap="notBeside" w:vAnchor="page" w:hAnchor="page" w:x="7914" w:y="9451" w:anchorLock="1"/>
        <w:rPr>
          <w:color w:val="808080"/>
          <w:sz w:val="16"/>
        </w:rPr>
      </w:pPr>
      <w:r w:rsidRPr="004120B6">
        <w:rPr>
          <w:color w:val="808080"/>
          <w:sz w:val="16"/>
        </w:rPr>
        <w:t xml:space="preserve">Text und Bild finden Sie zum Download unter: </w:t>
      </w:r>
      <w:hyperlink r:id="rId12" w:history="1">
        <w:r w:rsidR="00DD5734" w:rsidRPr="0013725C">
          <w:rPr>
            <w:rStyle w:val="Hyperlink"/>
            <w:sz w:val="16"/>
          </w:rPr>
          <w:t>www.turck.de/presse</w:t>
        </w:r>
      </w:hyperlink>
    </w:p>
    <w:p w14:paraId="07D597A1" w14:textId="77777777" w:rsidR="00DD5734" w:rsidRDefault="00DD5734" w:rsidP="00945F12">
      <w:pPr>
        <w:framePr w:w="3345" w:h="6589" w:hSpace="142" w:wrap="notBeside" w:vAnchor="page" w:hAnchor="page" w:x="7914" w:y="9451" w:anchorLock="1"/>
        <w:rPr>
          <w:color w:val="808080"/>
          <w:sz w:val="16"/>
        </w:rPr>
      </w:pPr>
    </w:p>
    <w:p w14:paraId="2826A72C" w14:textId="11C1A788" w:rsidR="008520A0" w:rsidRPr="008520A0" w:rsidRDefault="00246288" w:rsidP="008520A0">
      <w:pPr>
        <w:framePr w:w="6209" w:h="13078" w:wrap="notBeside" w:vAnchor="page" w:hAnchor="page" w:x="1248" w:y="2836" w:anchorLock="1"/>
        <w:spacing w:after="240"/>
        <w:rPr>
          <w:sz w:val="28"/>
          <w:szCs w:val="28"/>
        </w:rPr>
      </w:pPr>
      <w:r>
        <w:rPr>
          <w:iCs/>
          <w:sz w:val="28"/>
          <w:szCs w:val="28"/>
        </w:rPr>
        <w:t>Turck</w:t>
      </w:r>
      <w:r w:rsidR="00D634D3">
        <w:rPr>
          <w:iCs/>
          <w:sz w:val="28"/>
          <w:szCs w:val="28"/>
        </w:rPr>
        <w:t xml:space="preserve"> gründet Landesgesellschaft in Schweden</w:t>
      </w:r>
    </w:p>
    <w:p w14:paraId="02F25C7F" w14:textId="0DDC489C" w:rsidR="009B5A50" w:rsidRPr="000B143A" w:rsidRDefault="007238C1" w:rsidP="009B5A50">
      <w:pPr>
        <w:pStyle w:val="Subhead"/>
        <w:framePr w:w="6209" w:h="13078" w:wrap="notBeside" w:vAnchor="page" w:hAnchor="page" w:x="1248" w:y="2836" w:anchorLock="1"/>
        <w:spacing w:after="360"/>
        <w:rPr>
          <w:sz w:val="18"/>
          <w:szCs w:val="18"/>
          <w:lang w:val="de-DE"/>
        </w:rPr>
      </w:pPr>
      <w:r>
        <w:rPr>
          <w:iCs/>
          <w:sz w:val="18"/>
          <w:szCs w:val="18"/>
          <w:lang w:val="de-DE"/>
        </w:rPr>
        <w:t>Bi</w:t>
      </w:r>
      <w:r w:rsidR="005039A5">
        <w:rPr>
          <w:iCs/>
          <w:sz w:val="18"/>
          <w:szCs w:val="18"/>
          <w:lang w:val="de-DE"/>
        </w:rPr>
        <w:t>s</w:t>
      </w:r>
      <w:r>
        <w:rPr>
          <w:iCs/>
          <w:sz w:val="18"/>
          <w:szCs w:val="18"/>
          <w:lang w:val="de-DE"/>
        </w:rPr>
        <w:t xml:space="preserve">heriges </w:t>
      </w:r>
      <w:r w:rsidR="00264F32">
        <w:rPr>
          <w:iCs/>
          <w:sz w:val="18"/>
          <w:szCs w:val="18"/>
          <w:lang w:val="de-DE"/>
        </w:rPr>
        <w:t xml:space="preserve">schwedisches </w:t>
      </w:r>
      <w:r>
        <w:rPr>
          <w:iCs/>
          <w:sz w:val="18"/>
          <w:szCs w:val="18"/>
          <w:lang w:val="de-DE"/>
        </w:rPr>
        <w:t>Vertriebsbüro</w:t>
      </w:r>
      <w:r w:rsidR="005039A5">
        <w:rPr>
          <w:iCs/>
          <w:sz w:val="18"/>
          <w:szCs w:val="18"/>
          <w:lang w:val="de-DE"/>
        </w:rPr>
        <w:t xml:space="preserve"> firmiert</w:t>
      </w:r>
      <w:r w:rsidR="009468C9">
        <w:rPr>
          <w:iCs/>
          <w:sz w:val="18"/>
          <w:szCs w:val="18"/>
          <w:lang w:val="de-DE"/>
        </w:rPr>
        <w:t xml:space="preserve"> s</w:t>
      </w:r>
      <w:r w:rsidR="00666FAF">
        <w:rPr>
          <w:iCs/>
          <w:sz w:val="18"/>
          <w:szCs w:val="18"/>
          <w:lang w:val="de-DE"/>
        </w:rPr>
        <w:t xml:space="preserve">eit April </w:t>
      </w:r>
      <w:r w:rsidR="005039A5">
        <w:rPr>
          <w:iCs/>
          <w:sz w:val="18"/>
          <w:szCs w:val="18"/>
          <w:lang w:val="de-DE"/>
        </w:rPr>
        <w:t>als Turck AB</w:t>
      </w:r>
    </w:p>
    <w:p w14:paraId="3551203F" w14:textId="756A5426" w:rsidR="00AB36C6" w:rsidRDefault="008520A0" w:rsidP="00AB36C6">
      <w:pPr>
        <w:pStyle w:val="LauftextPI"/>
        <w:framePr w:w="6209" w:h="13078" w:wrap="notBeside" w:vAnchor="page" w:hAnchor="page" w:x="1248" w:y="2836" w:anchorLock="1"/>
        <w:rPr>
          <w:lang w:val="de-DE"/>
        </w:rPr>
      </w:pPr>
      <w:r w:rsidRPr="00193424">
        <w:rPr>
          <w:lang w:val="de-DE"/>
        </w:rPr>
        <w:t xml:space="preserve">Mülheim, </w:t>
      </w:r>
      <w:r w:rsidR="00D33C93">
        <w:rPr>
          <w:lang w:val="de-DE"/>
        </w:rPr>
        <w:t>25</w:t>
      </w:r>
      <w:r w:rsidRPr="00193424">
        <w:rPr>
          <w:lang w:val="de-DE"/>
        </w:rPr>
        <w:t xml:space="preserve">. </w:t>
      </w:r>
      <w:r w:rsidR="005F2D7B">
        <w:rPr>
          <w:lang w:val="de-DE"/>
        </w:rPr>
        <w:t>Mai</w:t>
      </w:r>
      <w:r w:rsidR="009135D7">
        <w:rPr>
          <w:lang w:val="de-DE"/>
        </w:rPr>
        <w:t xml:space="preserve"> 20</w:t>
      </w:r>
      <w:r w:rsidR="009B1E75">
        <w:rPr>
          <w:lang w:val="de-DE"/>
        </w:rPr>
        <w:t>2</w:t>
      </w:r>
      <w:r w:rsidR="005F2D7B">
        <w:rPr>
          <w:lang w:val="de-DE"/>
        </w:rPr>
        <w:t>3</w:t>
      </w:r>
      <w:r w:rsidRPr="00395C49">
        <w:rPr>
          <w:lang w:val="de-DE"/>
        </w:rPr>
        <w:t xml:space="preserve"> –</w:t>
      </w:r>
      <w:r w:rsidR="005F2D7B">
        <w:rPr>
          <w:lang w:val="de-DE"/>
        </w:rPr>
        <w:t xml:space="preserve"> </w:t>
      </w:r>
      <w:r w:rsidR="00B85331">
        <w:rPr>
          <w:lang w:val="de-DE"/>
        </w:rPr>
        <w:t xml:space="preserve">Mit der Gründung </w:t>
      </w:r>
      <w:r w:rsidR="00A44A70">
        <w:rPr>
          <w:lang w:val="de-DE"/>
        </w:rPr>
        <w:t xml:space="preserve">einer eigenen </w:t>
      </w:r>
      <w:r w:rsidR="004A0A75">
        <w:rPr>
          <w:lang w:val="de-DE"/>
        </w:rPr>
        <w:t>L</w:t>
      </w:r>
      <w:r w:rsidR="00B85331">
        <w:rPr>
          <w:lang w:val="de-DE"/>
        </w:rPr>
        <w:t xml:space="preserve">andesgesellschaft </w:t>
      </w:r>
      <w:r w:rsidR="00A44A70">
        <w:rPr>
          <w:lang w:val="de-DE"/>
        </w:rPr>
        <w:t xml:space="preserve">in Schweden setzt </w:t>
      </w:r>
      <w:r w:rsidR="00B85331">
        <w:rPr>
          <w:lang w:val="de-DE"/>
        </w:rPr>
        <w:t>Turck</w:t>
      </w:r>
      <w:r w:rsidR="00A44A70">
        <w:rPr>
          <w:lang w:val="de-DE"/>
        </w:rPr>
        <w:t xml:space="preserve"> seinen </w:t>
      </w:r>
      <w:r w:rsidR="001B58F3">
        <w:rPr>
          <w:lang w:val="de-DE"/>
        </w:rPr>
        <w:t>Globalisierungskurs fort.</w:t>
      </w:r>
      <w:r w:rsidR="00E70431">
        <w:rPr>
          <w:lang w:val="de-DE"/>
        </w:rPr>
        <w:t xml:space="preserve"> S</w:t>
      </w:r>
      <w:r w:rsidR="0096411D">
        <w:rPr>
          <w:lang w:val="de-DE"/>
        </w:rPr>
        <w:t xml:space="preserve">eit </w:t>
      </w:r>
      <w:r w:rsidR="00A064E5">
        <w:rPr>
          <w:lang w:val="de-DE"/>
        </w:rPr>
        <w:t xml:space="preserve">1. </w:t>
      </w:r>
      <w:r w:rsidR="0096411D">
        <w:rPr>
          <w:lang w:val="de-DE"/>
        </w:rPr>
        <w:t>April</w:t>
      </w:r>
      <w:r w:rsidR="005F640C">
        <w:rPr>
          <w:lang w:val="de-DE"/>
        </w:rPr>
        <w:t xml:space="preserve"> </w:t>
      </w:r>
      <w:r w:rsidR="00E70431">
        <w:rPr>
          <w:lang w:val="de-DE"/>
        </w:rPr>
        <w:t xml:space="preserve">firmiert der Automatisierungsspezialist </w:t>
      </w:r>
      <w:r w:rsidR="00A064E5">
        <w:rPr>
          <w:lang w:val="de-DE"/>
        </w:rPr>
        <w:t xml:space="preserve">offiziell als </w:t>
      </w:r>
      <w:r w:rsidR="005F640C">
        <w:rPr>
          <w:lang w:val="de-DE"/>
        </w:rPr>
        <w:t>Turck A</w:t>
      </w:r>
      <w:r w:rsidR="00277978">
        <w:rPr>
          <w:lang w:val="de-DE"/>
        </w:rPr>
        <w:t>B</w:t>
      </w:r>
      <w:r w:rsidR="005F640C">
        <w:rPr>
          <w:lang w:val="de-DE"/>
        </w:rPr>
        <w:t xml:space="preserve"> mit Sitz in </w:t>
      </w:r>
      <w:proofErr w:type="spellStart"/>
      <w:r w:rsidR="000F201D">
        <w:rPr>
          <w:lang w:val="de-DE"/>
        </w:rPr>
        <w:t>Jonsered</w:t>
      </w:r>
      <w:proofErr w:type="spellEnd"/>
      <w:r w:rsidR="000F201D">
        <w:rPr>
          <w:lang w:val="de-DE"/>
        </w:rPr>
        <w:t xml:space="preserve"> bei </w:t>
      </w:r>
      <w:r w:rsidR="00435909">
        <w:rPr>
          <w:lang w:val="de-DE"/>
        </w:rPr>
        <w:t>Göteborg</w:t>
      </w:r>
      <w:r w:rsidR="00773474">
        <w:rPr>
          <w:lang w:val="de-DE"/>
        </w:rPr>
        <w:t>.</w:t>
      </w:r>
      <w:r w:rsidR="00A064E5">
        <w:rPr>
          <w:lang w:val="de-DE"/>
        </w:rPr>
        <w:t xml:space="preserve"> </w:t>
      </w:r>
      <w:r w:rsidR="003D1C0C">
        <w:rPr>
          <w:lang w:val="de-DE"/>
        </w:rPr>
        <w:t xml:space="preserve">Bislang war Turck </w:t>
      </w:r>
      <w:r w:rsidR="00E70431">
        <w:rPr>
          <w:lang w:val="de-DE"/>
        </w:rPr>
        <w:t xml:space="preserve">in dem skandinavischen Land über ein eigenes </w:t>
      </w:r>
      <w:r w:rsidR="00854175">
        <w:rPr>
          <w:lang w:val="de-DE"/>
        </w:rPr>
        <w:t>Vertriebsb</w:t>
      </w:r>
      <w:r w:rsidR="00E70431">
        <w:rPr>
          <w:lang w:val="de-DE"/>
        </w:rPr>
        <w:t xml:space="preserve">üro </w:t>
      </w:r>
      <w:r w:rsidR="003D1C0C">
        <w:rPr>
          <w:lang w:val="de-DE"/>
        </w:rPr>
        <w:t>ve</w:t>
      </w:r>
      <w:r w:rsidR="0043209A">
        <w:rPr>
          <w:lang w:val="de-DE"/>
        </w:rPr>
        <w:t>r</w:t>
      </w:r>
      <w:r w:rsidR="003D1C0C">
        <w:rPr>
          <w:lang w:val="de-DE"/>
        </w:rPr>
        <w:t>tr</w:t>
      </w:r>
      <w:r w:rsidR="00240545">
        <w:rPr>
          <w:lang w:val="de-DE"/>
        </w:rPr>
        <w:t>e</w:t>
      </w:r>
      <w:r w:rsidR="003D1C0C">
        <w:rPr>
          <w:lang w:val="de-DE"/>
        </w:rPr>
        <w:t>te</w:t>
      </w:r>
      <w:r w:rsidR="00240545">
        <w:rPr>
          <w:lang w:val="de-DE"/>
        </w:rPr>
        <w:t xml:space="preserve">n. </w:t>
      </w:r>
      <w:r w:rsidR="0090563E">
        <w:rPr>
          <w:lang w:val="de-DE"/>
        </w:rPr>
        <w:t xml:space="preserve">Gemeinsam mit seinen </w:t>
      </w:r>
      <w:r w:rsidR="00FC6AB6">
        <w:rPr>
          <w:lang w:val="de-DE"/>
        </w:rPr>
        <w:t>sieben</w:t>
      </w:r>
      <w:r w:rsidR="0090563E">
        <w:rPr>
          <w:lang w:val="de-DE"/>
        </w:rPr>
        <w:t xml:space="preserve"> Mitarbeitern betreut </w:t>
      </w:r>
      <w:r w:rsidR="00A064E5">
        <w:rPr>
          <w:lang w:val="de-DE"/>
        </w:rPr>
        <w:t>Geschäftsführer José Ramalho</w:t>
      </w:r>
      <w:r w:rsidR="00773474">
        <w:rPr>
          <w:lang w:val="de-DE"/>
        </w:rPr>
        <w:t xml:space="preserve"> </w:t>
      </w:r>
      <w:r w:rsidR="00061317" w:rsidRPr="00AD72C9">
        <w:rPr>
          <w:lang w:val="de-DE"/>
        </w:rPr>
        <w:t xml:space="preserve">lokale und internationale </w:t>
      </w:r>
      <w:r w:rsidR="00061317">
        <w:rPr>
          <w:lang w:val="de-DE"/>
        </w:rPr>
        <w:t>K</w:t>
      </w:r>
      <w:r w:rsidR="00061317" w:rsidRPr="00AD72C9">
        <w:rPr>
          <w:lang w:val="de-DE"/>
        </w:rPr>
        <w:t xml:space="preserve">unden </w:t>
      </w:r>
      <w:r w:rsidR="00061317">
        <w:rPr>
          <w:lang w:val="de-DE"/>
        </w:rPr>
        <w:t>au</w:t>
      </w:r>
      <w:r w:rsidR="00240545">
        <w:rPr>
          <w:lang w:val="de-DE"/>
        </w:rPr>
        <w:t>s</w:t>
      </w:r>
      <w:r w:rsidR="00061317">
        <w:rPr>
          <w:lang w:val="de-DE"/>
        </w:rPr>
        <w:t xml:space="preserve"> </w:t>
      </w:r>
      <w:r w:rsidR="00240545">
        <w:rPr>
          <w:lang w:val="de-DE"/>
        </w:rPr>
        <w:t xml:space="preserve">vielen </w:t>
      </w:r>
      <w:r w:rsidR="00061317">
        <w:rPr>
          <w:lang w:val="de-DE"/>
        </w:rPr>
        <w:t xml:space="preserve">Branchen wie Maschinen- und Anlagenbau, </w:t>
      </w:r>
      <w:r w:rsidR="009A0290">
        <w:rPr>
          <w:lang w:val="de-DE"/>
        </w:rPr>
        <w:t>Intralogistik</w:t>
      </w:r>
      <w:r w:rsidR="008F1DE2">
        <w:rPr>
          <w:lang w:val="de-DE"/>
        </w:rPr>
        <w:t xml:space="preserve"> oder</w:t>
      </w:r>
      <w:r w:rsidR="009A0290">
        <w:rPr>
          <w:lang w:val="de-DE"/>
        </w:rPr>
        <w:t xml:space="preserve"> </w:t>
      </w:r>
      <w:proofErr w:type="spellStart"/>
      <w:r w:rsidR="009A0290">
        <w:rPr>
          <w:lang w:val="de-DE"/>
        </w:rPr>
        <w:t>Pharma</w:t>
      </w:r>
      <w:proofErr w:type="spellEnd"/>
      <w:r w:rsidR="009A0290">
        <w:rPr>
          <w:lang w:val="de-DE"/>
        </w:rPr>
        <w:t>/</w:t>
      </w:r>
      <w:proofErr w:type="spellStart"/>
      <w:r w:rsidR="009A0290">
        <w:rPr>
          <w:lang w:val="de-DE"/>
        </w:rPr>
        <w:t>Biotech</w:t>
      </w:r>
      <w:proofErr w:type="spellEnd"/>
      <w:r w:rsidR="009A0290">
        <w:rPr>
          <w:lang w:val="de-DE"/>
        </w:rPr>
        <w:t xml:space="preserve">. </w:t>
      </w:r>
    </w:p>
    <w:p w14:paraId="5EBB7F57" w14:textId="77777777" w:rsidR="00AB36C6" w:rsidRDefault="00AB36C6" w:rsidP="00AB36C6">
      <w:pPr>
        <w:pStyle w:val="LauftextPI"/>
        <w:framePr w:w="6209" w:h="13078" w:wrap="notBeside" w:vAnchor="page" w:hAnchor="page" w:x="1248" w:y="2836" w:anchorLock="1"/>
        <w:rPr>
          <w:lang w:val="de-DE"/>
        </w:rPr>
      </w:pPr>
    </w:p>
    <w:p w14:paraId="0DEEC7B8" w14:textId="77777777" w:rsidR="004C4724" w:rsidRDefault="00AB36C6" w:rsidP="00D634D3">
      <w:pPr>
        <w:pStyle w:val="LauftextPI"/>
        <w:framePr w:w="6209" w:h="13078" w:wrap="notBeside" w:vAnchor="page" w:hAnchor="page" w:x="1248" w:y="2836" w:anchorLock="1"/>
        <w:rPr>
          <w:lang w:val="de-DE"/>
        </w:rPr>
      </w:pPr>
      <w:r>
        <w:rPr>
          <w:lang w:val="de-DE"/>
        </w:rPr>
        <w:t>„Schweden ist für Turck ein strategisch wichtiger Markt mit namhaften Kunden. Mit einer eigenen Landesgesellschaft haben wir nun die Voraussetzung geschaffen, diese Kunden noch besser betreuen zu können als bisher“, kommentiert Ramalho die Neugründung.</w:t>
      </w:r>
      <w:r w:rsidR="00981640">
        <w:rPr>
          <w:lang w:val="de-DE"/>
        </w:rPr>
        <w:t xml:space="preserve"> </w:t>
      </w:r>
    </w:p>
    <w:p w14:paraId="28A2E483" w14:textId="77777777" w:rsidR="004C4724" w:rsidRDefault="004C4724" w:rsidP="00D634D3">
      <w:pPr>
        <w:pStyle w:val="LauftextPI"/>
        <w:framePr w:w="6209" w:h="13078" w:wrap="notBeside" w:vAnchor="page" w:hAnchor="page" w:x="1248" w:y="2836" w:anchorLock="1"/>
        <w:rPr>
          <w:lang w:val="de-DE"/>
        </w:rPr>
      </w:pPr>
    </w:p>
    <w:p w14:paraId="4A340969" w14:textId="4D49EC29" w:rsidR="00497095" w:rsidRDefault="00981640" w:rsidP="00D634D3">
      <w:pPr>
        <w:pStyle w:val="LauftextPI"/>
        <w:framePr w:w="6209" w:h="13078" w:wrap="notBeside" w:vAnchor="page" w:hAnchor="page" w:x="1248" w:y="2836" w:anchorLock="1"/>
        <w:rPr>
          <w:lang w:val="de-DE"/>
        </w:rPr>
      </w:pPr>
      <w:r>
        <w:rPr>
          <w:lang w:val="de-DE"/>
        </w:rPr>
        <w:t>Auch Christian Wolf, Geschäftsführer der Turck Holding, freut sich über die neue Landesgesellschaft</w:t>
      </w:r>
      <w:r w:rsidR="009003D2">
        <w:rPr>
          <w:lang w:val="de-DE"/>
        </w:rPr>
        <w:t xml:space="preserve">. „Wir haben den schwedischen Markt </w:t>
      </w:r>
      <w:r w:rsidR="00001BF0">
        <w:rPr>
          <w:lang w:val="de-DE"/>
        </w:rPr>
        <w:t xml:space="preserve">bisher </w:t>
      </w:r>
      <w:r w:rsidR="009A09AC">
        <w:rPr>
          <w:lang w:val="de-DE"/>
        </w:rPr>
        <w:t>über</w:t>
      </w:r>
      <w:r w:rsidR="00084A5E">
        <w:rPr>
          <w:lang w:val="de-DE"/>
        </w:rPr>
        <w:t xml:space="preserve"> </w:t>
      </w:r>
      <w:r w:rsidR="009003D2">
        <w:rPr>
          <w:lang w:val="de-DE"/>
        </w:rPr>
        <w:t>un</w:t>
      </w:r>
      <w:r w:rsidR="009A09AC">
        <w:rPr>
          <w:lang w:val="de-DE"/>
        </w:rPr>
        <w:t>s</w:t>
      </w:r>
      <w:r w:rsidR="009003D2">
        <w:rPr>
          <w:lang w:val="de-DE"/>
        </w:rPr>
        <w:t>er</w:t>
      </w:r>
      <w:r w:rsidR="009A09AC">
        <w:rPr>
          <w:lang w:val="de-DE"/>
        </w:rPr>
        <w:t xml:space="preserve"> Vertriebsb</w:t>
      </w:r>
      <w:r w:rsidR="009003D2">
        <w:rPr>
          <w:lang w:val="de-DE"/>
        </w:rPr>
        <w:t>üro</w:t>
      </w:r>
      <w:r w:rsidR="009A09AC">
        <w:rPr>
          <w:lang w:val="de-DE"/>
        </w:rPr>
        <w:t xml:space="preserve"> </w:t>
      </w:r>
      <w:r w:rsidR="00B744B5">
        <w:rPr>
          <w:lang w:val="de-DE"/>
        </w:rPr>
        <w:t>bearbeitet</w:t>
      </w:r>
      <w:r w:rsidR="00BD735B">
        <w:rPr>
          <w:lang w:val="de-DE"/>
        </w:rPr>
        <w:t xml:space="preserve"> und </w:t>
      </w:r>
      <w:r w:rsidR="001251F5">
        <w:rPr>
          <w:lang w:val="de-DE"/>
        </w:rPr>
        <w:t xml:space="preserve">konnten </w:t>
      </w:r>
      <w:r w:rsidR="00BD735B">
        <w:rPr>
          <w:lang w:val="de-DE"/>
        </w:rPr>
        <w:t>dabei kontinuierlich wachsen.</w:t>
      </w:r>
      <w:r w:rsidR="00B350BA">
        <w:rPr>
          <w:lang w:val="de-DE"/>
        </w:rPr>
        <w:t xml:space="preserve"> Unser Dank </w:t>
      </w:r>
      <w:r w:rsidR="001251F5">
        <w:rPr>
          <w:lang w:val="de-DE"/>
        </w:rPr>
        <w:t xml:space="preserve">dafür </w:t>
      </w:r>
      <w:r w:rsidR="00B350BA">
        <w:rPr>
          <w:lang w:val="de-DE"/>
        </w:rPr>
        <w:t xml:space="preserve">gilt </w:t>
      </w:r>
      <w:r w:rsidR="00BA0BA7">
        <w:rPr>
          <w:lang w:val="de-DE"/>
        </w:rPr>
        <w:t>den</w:t>
      </w:r>
      <w:r w:rsidR="00B350BA">
        <w:rPr>
          <w:lang w:val="de-DE"/>
        </w:rPr>
        <w:t xml:space="preserve"> schwed</w:t>
      </w:r>
      <w:r w:rsidR="00CC0693">
        <w:rPr>
          <w:lang w:val="de-DE"/>
        </w:rPr>
        <w:t>i</w:t>
      </w:r>
      <w:r w:rsidR="00B350BA">
        <w:rPr>
          <w:lang w:val="de-DE"/>
        </w:rPr>
        <w:t>schen Kollegen un</w:t>
      </w:r>
      <w:r w:rsidR="00CC0693">
        <w:rPr>
          <w:lang w:val="de-DE"/>
        </w:rPr>
        <w:t xml:space="preserve">d </w:t>
      </w:r>
      <w:r w:rsidR="00B350BA">
        <w:rPr>
          <w:lang w:val="de-DE"/>
        </w:rPr>
        <w:t>vor alle</w:t>
      </w:r>
      <w:r w:rsidR="00CC0693">
        <w:rPr>
          <w:lang w:val="de-DE"/>
        </w:rPr>
        <w:t>m</w:t>
      </w:r>
      <w:r w:rsidR="00B350BA">
        <w:rPr>
          <w:lang w:val="de-DE"/>
        </w:rPr>
        <w:t xml:space="preserve"> Jos</w:t>
      </w:r>
      <w:r w:rsidR="002905C3">
        <w:rPr>
          <w:lang w:val="de-DE"/>
        </w:rPr>
        <w:t xml:space="preserve">é </w:t>
      </w:r>
      <w:proofErr w:type="spellStart"/>
      <w:r w:rsidR="002905C3">
        <w:rPr>
          <w:lang w:val="de-DE"/>
        </w:rPr>
        <w:t>Romalho</w:t>
      </w:r>
      <w:proofErr w:type="spellEnd"/>
      <w:r w:rsidR="002905C3">
        <w:rPr>
          <w:lang w:val="de-DE"/>
        </w:rPr>
        <w:t>, der</w:t>
      </w:r>
      <w:r w:rsidR="00AB0F91">
        <w:rPr>
          <w:lang w:val="de-DE"/>
        </w:rPr>
        <w:t xml:space="preserve"> </w:t>
      </w:r>
      <w:r w:rsidR="002905C3">
        <w:rPr>
          <w:lang w:val="de-DE"/>
        </w:rPr>
        <w:t>un</w:t>
      </w:r>
      <w:r w:rsidR="00CC0693">
        <w:rPr>
          <w:lang w:val="de-DE"/>
        </w:rPr>
        <w:t>s</w:t>
      </w:r>
      <w:r w:rsidR="002905C3">
        <w:rPr>
          <w:lang w:val="de-DE"/>
        </w:rPr>
        <w:t xml:space="preserve">ere </w:t>
      </w:r>
      <w:r w:rsidR="00AB0F91">
        <w:rPr>
          <w:lang w:val="de-DE"/>
        </w:rPr>
        <w:t>Markterfolge</w:t>
      </w:r>
      <w:r w:rsidR="002905C3">
        <w:rPr>
          <w:lang w:val="de-DE"/>
        </w:rPr>
        <w:t xml:space="preserve"> dort seit 20</w:t>
      </w:r>
      <w:r w:rsidR="007842F3">
        <w:rPr>
          <w:lang w:val="de-DE"/>
        </w:rPr>
        <w:t>1</w:t>
      </w:r>
      <w:r w:rsidR="002905C3">
        <w:rPr>
          <w:lang w:val="de-DE"/>
        </w:rPr>
        <w:t xml:space="preserve">7 </w:t>
      </w:r>
      <w:r w:rsidR="00AB0F91">
        <w:rPr>
          <w:lang w:val="de-DE"/>
        </w:rPr>
        <w:t xml:space="preserve">stetig steigert und </w:t>
      </w:r>
      <w:r w:rsidR="001251F5">
        <w:rPr>
          <w:lang w:val="de-DE"/>
        </w:rPr>
        <w:t xml:space="preserve">auch </w:t>
      </w:r>
      <w:r w:rsidR="00BA0BA7">
        <w:rPr>
          <w:lang w:val="de-DE"/>
        </w:rPr>
        <w:t>die</w:t>
      </w:r>
      <w:r w:rsidR="001251F5">
        <w:rPr>
          <w:lang w:val="de-DE"/>
        </w:rPr>
        <w:t xml:space="preserve"> neue Landesgese</w:t>
      </w:r>
      <w:r w:rsidR="00BA0BA7">
        <w:rPr>
          <w:lang w:val="de-DE"/>
        </w:rPr>
        <w:t>ll</w:t>
      </w:r>
      <w:r w:rsidR="001251F5">
        <w:rPr>
          <w:lang w:val="de-DE"/>
        </w:rPr>
        <w:t>schaft führen wird.</w:t>
      </w:r>
      <w:r w:rsidR="003047F1">
        <w:rPr>
          <w:lang w:val="de-DE"/>
        </w:rPr>
        <w:t xml:space="preserve"> </w:t>
      </w:r>
      <w:r w:rsidR="00421B2A">
        <w:rPr>
          <w:lang w:val="de-DE"/>
        </w:rPr>
        <w:t xml:space="preserve">Mit der Gründung der Turck AB </w:t>
      </w:r>
      <w:r w:rsidR="00906144">
        <w:rPr>
          <w:lang w:val="de-DE"/>
        </w:rPr>
        <w:t>unter</w:t>
      </w:r>
      <w:r w:rsidR="009E2230">
        <w:rPr>
          <w:lang w:val="de-DE"/>
        </w:rPr>
        <w:t>s</w:t>
      </w:r>
      <w:r w:rsidR="00906144">
        <w:rPr>
          <w:lang w:val="de-DE"/>
        </w:rPr>
        <w:t>tre</w:t>
      </w:r>
      <w:r w:rsidR="009E2230">
        <w:rPr>
          <w:lang w:val="de-DE"/>
        </w:rPr>
        <w:t>i</w:t>
      </w:r>
      <w:r w:rsidR="00906144">
        <w:rPr>
          <w:lang w:val="de-DE"/>
        </w:rPr>
        <w:t xml:space="preserve">chen wir </w:t>
      </w:r>
      <w:r w:rsidR="004D5EF5">
        <w:rPr>
          <w:lang w:val="de-DE"/>
        </w:rPr>
        <w:t xml:space="preserve">nicht nur </w:t>
      </w:r>
      <w:r w:rsidR="00906144">
        <w:rPr>
          <w:lang w:val="de-DE"/>
        </w:rPr>
        <w:t>den Stell</w:t>
      </w:r>
      <w:r w:rsidR="009E2230">
        <w:rPr>
          <w:lang w:val="de-DE"/>
        </w:rPr>
        <w:t>en</w:t>
      </w:r>
      <w:r w:rsidR="00906144">
        <w:rPr>
          <w:lang w:val="de-DE"/>
        </w:rPr>
        <w:t xml:space="preserve">wert des </w:t>
      </w:r>
      <w:r w:rsidR="009E2230">
        <w:rPr>
          <w:lang w:val="de-DE"/>
        </w:rPr>
        <w:t>s</w:t>
      </w:r>
      <w:r w:rsidR="00906144">
        <w:rPr>
          <w:lang w:val="de-DE"/>
        </w:rPr>
        <w:t xml:space="preserve">chwedischen </w:t>
      </w:r>
      <w:r w:rsidR="009E2230">
        <w:rPr>
          <w:lang w:val="de-DE"/>
        </w:rPr>
        <w:t>M</w:t>
      </w:r>
      <w:r w:rsidR="00906144">
        <w:rPr>
          <w:lang w:val="de-DE"/>
        </w:rPr>
        <w:t>arkt</w:t>
      </w:r>
      <w:r w:rsidR="009E2230">
        <w:rPr>
          <w:lang w:val="de-DE"/>
        </w:rPr>
        <w:t>s</w:t>
      </w:r>
      <w:r w:rsidR="003047F1">
        <w:rPr>
          <w:lang w:val="de-DE"/>
        </w:rPr>
        <w:t xml:space="preserve"> für Turck</w:t>
      </w:r>
      <w:r w:rsidR="004D5EF5">
        <w:rPr>
          <w:lang w:val="de-DE"/>
        </w:rPr>
        <w:t>, sondern stärken auch unsere</w:t>
      </w:r>
      <w:r w:rsidR="00E55695" w:rsidRPr="001451B2">
        <w:rPr>
          <w:lang w:val="de-DE"/>
        </w:rPr>
        <w:t xml:space="preserve"> Position bei Kunden</w:t>
      </w:r>
      <w:r w:rsidR="00480E7D">
        <w:rPr>
          <w:lang w:val="de-DE"/>
        </w:rPr>
        <w:t>.</w:t>
      </w:r>
      <w:r w:rsidR="00D634D3">
        <w:rPr>
          <w:lang w:val="de-DE"/>
        </w:rPr>
        <w:t>“</w:t>
      </w:r>
    </w:p>
    <w:p w14:paraId="4630D355" w14:textId="39E74752" w:rsidR="001635F1" w:rsidRPr="00D634D3" w:rsidRDefault="001635F1" w:rsidP="002B7EE8">
      <w:pPr>
        <w:pStyle w:val="LauftextPI"/>
        <w:framePr w:w="6209" w:h="13078" w:wrap="notBeside" w:vAnchor="page" w:hAnchor="page" w:x="1248" w:y="2836" w:anchorLock="1"/>
        <w:rPr>
          <w:lang w:val="de-DE"/>
        </w:rPr>
      </w:pPr>
    </w:p>
    <w:sectPr w:rsidR="001635F1" w:rsidRPr="00D634D3"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58418" w14:textId="77777777" w:rsidR="00D074C5" w:rsidRDefault="00D074C5">
      <w:r>
        <w:separator/>
      </w:r>
    </w:p>
  </w:endnote>
  <w:endnote w:type="continuationSeparator" w:id="0">
    <w:p w14:paraId="6D6758E3" w14:textId="77777777" w:rsidR="00D074C5" w:rsidRDefault="00D07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89C7A" w14:textId="77777777" w:rsidR="00D074C5" w:rsidRDefault="00D074C5">
      <w:r>
        <w:separator/>
      </w:r>
    </w:p>
  </w:footnote>
  <w:footnote w:type="continuationSeparator" w:id="0">
    <w:p w14:paraId="30CF8541" w14:textId="77777777" w:rsidR="00D074C5" w:rsidRDefault="00D07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CDB35" w14:textId="77777777" w:rsidR="00881C66" w:rsidRPr="004120B6" w:rsidRDefault="0004009F" w:rsidP="001E518F">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5FD1705A" wp14:editId="00D027CF">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826CAD"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288"/>
    <w:rsid w:val="00001BF0"/>
    <w:rsid w:val="000104FF"/>
    <w:rsid w:val="00012BF2"/>
    <w:rsid w:val="00033072"/>
    <w:rsid w:val="0004009F"/>
    <w:rsid w:val="00040245"/>
    <w:rsid w:val="00061317"/>
    <w:rsid w:val="00076ABC"/>
    <w:rsid w:val="00077A27"/>
    <w:rsid w:val="00084A5E"/>
    <w:rsid w:val="00097B21"/>
    <w:rsid w:val="000A3084"/>
    <w:rsid w:val="000B537F"/>
    <w:rsid w:val="000C3FC0"/>
    <w:rsid w:val="000D2214"/>
    <w:rsid w:val="000F0B80"/>
    <w:rsid w:val="000F201D"/>
    <w:rsid w:val="001060D1"/>
    <w:rsid w:val="0011731F"/>
    <w:rsid w:val="001251F5"/>
    <w:rsid w:val="00134B2C"/>
    <w:rsid w:val="001451B2"/>
    <w:rsid w:val="00145785"/>
    <w:rsid w:val="001635F1"/>
    <w:rsid w:val="001A28DC"/>
    <w:rsid w:val="001B164A"/>
    <w:rsid w:val="001B58F3"/>
    <w:rsid w:val="001B60EF"/>
    <w:rsid w:val="001C015D"/>
    <w:rsid w:val="001D4244"/>
    <w:rsid w:val="001E518F"/>
    <w:rsid w:val="0021486E"/>
    <w:rsid w:val="002201A7"/>
    <w:rsid w:val="00220403"/>
    <w:rsid w:val="002240BC"/>
    <w:rsid w:val="00240545"/>
    <w:rsid w:val="00246288"/>
    <w:rsid w:val="002539A8"/>
    <w:rsid w:val="0025734C"/>
    <w:rsid w:val="00264F32"/>
    <w:rsid w:val="00273D01"/>
    <w:rsid w:val="00277978"/>
    <w:rsid w:val="0028339C"/>
    <w:rsid w:val="002905C3"/>
    <w:rsid w:val="0029568A"/>
    <w:rsid w:val="002A0A68"/>
    <w:rsid w:val="002B1257"/>
    <w:rsid w:val="002B4BC2"/>
    <w:rsid w:val="002B7EE8"/>
    <w:rsid w:val="002F109A"/>
    <w:rsid w:val="002F2357"/>
    <w:rsid w:val="003047F1"/>
    <w:rsid w:val="003139B7"/>
    <w:rsid w:val="00317AFE"/>
    <w:rsid w:val="00320FEF"/>
    <w:rsid w:val="0033662E"/>
    <w:rsid w:val="00377030"/>
    <w:rsid w:val="003A01B1"/>
    <w:rsid w:val="003A100F"/>
    <w:rsid w:val="003A5F6B"/>
    <w:rsid w:val="003B7849"/>
    <w:rsid w:val="003C412E"/>
    <w:rsid w:val="003D1C0C"/>
    <w:rsid w:val="003D5309"/>
    <w:rsid w:val="003E79AA"/>
    <w:rsid w:val="003F21A8"/>
    <w:rsid w:val="0040016C"/>
    <w:rsid w:val="004120B6"/>
    <w:rsid w:val="00421B2A"/>
    <w:rsid w:val="0043209A"/>
    <w:rsid w:val="004338E2"/>
    <w:rsid w:val="00435909"/>
    <w:rsid w:val="00436939"/>
    <w:rsid w:val="00437DED"/>
    <w:rsid w:val="00453417"/>
    <w:rsid w:val="00480E7D"/>
    <w:rsid w:val="00497095"/>
    <w:rsid w:val="004A0A75"/>
    <w:rsid w:val="004A2DB5"/>
    <w:rsid w:val="004A6EE0"/>
    <w:rsid w:val="004B40B9"/>
    <w:rsid w:val="004B7615"/>
    <w:rsid w:val="004C4724"/>
    <w:rsid w:val="004D5EF5"/>
    <w:rsid w:val="004E320D"/>
    <w:rsid w:val="004E4C5F"/>
    <w:rsid w:val="004F1C73"/>
    <w:rsid w:val="004F21CC"/>
    <w:rsid w:val="004F60EC"/>
    <w:rsid w:val="005039A5"/>
    <w:rsid w:val="00506DF9"/>
    <w:rsid w:val="00553D45"/>
    <w:rsid w:val="0056406D"/>
    <w:rsid w:val="005926C4"/>
    <w:rsid w:val="00593C86"/>
    <w:rsid w:val="005A1028"/>
    <w:rsid w:val="005A1DF8"/>
    <w:rsid w:val="005A69D7"/>
    <w:rsid w:val="005B23EB"/>
    <w:rsid w:val="005C6882"/>
    <w:rsid w:val="005F2D7B"/>
    <w:rsid w:val="005F640C"/>
    <w:rsid w:val="00617E10"/>
    <w:rsid w:val="00624E52"/>
    <w:rsid w:val="006311D5"/>
    <w:rsid w:val="00646B6E"/>
    <w:rsid w:val="00666FAF"/>
    <w:rsid w:val="006809DD"/>
    <w:rsid w:val="00683678"/>
    <w:rsid w:val="006A4D47"/>
    <w:rsid w:val="006B608B"/>
    <w:rsid w:val="006B69C0"/>
    <w:rsid w:val="006C20E2"/>
    <w:rsid w:val="006C3BF9"/>
    <w:rsid w:val="006D6AA1"/>
    <w:rsid w:val="006D7FFB"/>
    <w:rsid w:val="006F4D7D"/>
    <w:rsid w:val="00700928"/>
    <w:rsid w:val="007036FC"/>
    <w:rsid w:val="0070789B"/>
    <w:rsid w:val="0071261D"/>
    <w:rsid w:val="007238C1"/>
    <w:rsid w:val="00750D03"/>
    <w:rsid w:val="00756F4E"/>
    <w:rsid w:val="00770FC4"/>
    <w:rsid w:val="00771651"/>
    <w:rsid w:val="00771B24"/>
    <w:rsid w:val="00773474"/>
    <w:rsid w:val="00773758"/>
    <w:rsid w:val="007842F3"/>
    <w:rsid w:val="00790183"/>
    <w:rsid w:val="007942CA"/>
    <w:rsid w:val="007A2B6E"/>
    <w:rsid w:val="007C015F"/>
    <w:rsid w:val="007C5657"/>
    <w:rsid w:val="007E1092"/>
    <w:rsid w:val="007F7294"/>
    <w:rsid w:val="008031C9"/>
    <w:rsid w:val="0081026F"/>
    <w:rsid w:val="00822972"/>
    <w:rsid w:val="0082715E"/>
    <w:rsid w:val="008362D4"/>
    <w:rsid w:val="00840E5D"/>
    <w:rsid w:val="0085145A"/>
    <w:rsid w:val="008520A0"/>
    <w:rsid w:val="00854175"/>
    <w:rsid w:val="00866FD4"/>
    <w:rsid w:val="008674D6"/>
    <w:rsid w:val="008700AE"/>
    <w:rsid w:val="00881C66"/>
    <w:rsid w:val="008840CB"/>
    <w:rsid w:val="00890094"/>
    <w:rsid w:val="008A00AA"/>
    <w:rsid w:val="008B3F10"/>
    <w:rsid w:val="008C3ECA"/>
    <w:rsid w:val="008C6A8C"/>
    <w:rsid w:val="008D73F6"/>
    <w:rsid w:val="008E70B1"/>
    <w:rsid w:val="008F1DE2"/>
    <w:rsid w:val="008F59AF"/>
    <w:rsid w:val="009003D2"/>
    <w:rsid w:val="00900BE9"/>
    <w:rsid w:val="00905617"/>
    <w:rsid w:val="0090563E"/>
    <w:rsid w:val="00906144"/>
    <w:rsid w:val="009135D7"/>
    <w:rsid w:val="009136D3"/>
    <w:rsid w:val="00916C7A"/>
    <w:rsid w:val="00933C85"/>
    <w:rsid w:val="009363F7"/>
    <w:rsid w:val="00945F12"/>
    <w:rsid w:val="009468C9"/>
    <w:rsid w:val="009509C3"/>
    <w:rsid w:val="0096411D"/>
    <w:rsid w:val="00966E31"/>
    <w:rsid w:val="00971DE4"/>
    <w:rsid w:val="009723C0"/>
    <w:rsid w:val="00981640"/>
    <w:rsid w:val="00984D62"/>
    <w:rsid w:val="00996798"/>
    <w:rsid w:val="009A0290"/>
    <w:rsid w:val="009A09AC"/>
    <w:rsid w:val="009A3D64"/>
    <w:rsid w:val="009A4005"/>
    <w:rsid w:val="009B1E75"/>
    <w:rsid w:val="009B49AC"/>
    <w:rsid w:val="009B5A50"/>
    <w:rsid w:val="009C5023"/>
    <w:rsid w:val="009D4A9F"/>
    <w:rsid w:val="009E2230"/>
    <w:rsid w:val="009E330C"/>
    <w:rsid w:val="00A064E5"/>
    <w:rsid w:val="00A16556"/>
    <w:rsid w:val="00A44A70"/>
    <w:rsid w:val="00A6595A"/>
    <w:rsid w:val="00AB0F91"/>
    <w:rsid w:val="00AB36C6"/>
    <w:rsid w:val="00AC2E91"/>
    <w:rsid w:val="00AD5279"/>
    <w:rsid w:val="00AD72C9"/>
    <w:rsid w:val="00AE0F87"/>
    <w:rsid w:val="00B03E26"/>
    <w:rsid w:val="00B06F43"/>
    <w:rsid w:val="00B112B6"/>
    <w:rsid w:val="00B11DC3"/>
    <w:rsid w:val="00B15C5E"/>
    <w:rsid w:val="00B350BA"/>
    <w:rsid w:val="00B37E68"/>
    <w:rsid w:val="00B51A96"/>
    <w:rsid w:val="00B646BB"/>
    <w:rsid w:val="00B744B5"/>
    <w:rsid w:val="00B839C2"/>
    <w:rsid w:val="00B85331"/>
    <w:rsid w:val="00B9217C"/>
    <w:rsid w:val="00B95958"/>
    <w:rsid w:val="00BA0BA7"/>
    <w:rsid w:val="00BA5B05"/>
    <w:rsid w:val="00BC136A"/>
    <w:rsid w:val="00BD735B"/>
    <w:rsid w:val="00BF342C"/>
    <w:rsid w:val="00C0303C"/>
    <w:rsid w:val="00C05588"/>
    <w:rsid w:val="00C077A8"/>
    <w:rsid w:val="00C114E4"/>
    <w:rsid w:val="00C30E1B"/>
    <w:rsid w:val="00C3290D"/>
    <w:rsid w:val="00C37462"/>
    <w:rsid w:val="00C5243C"/>
    <w:rsid w:val="00C53B53"/>
    <w:rsid w:val="00C54489"/>
    <w:rsid w:val="00C7203C"/>
    <w:rsid w:val="00C92BDA"/>
    <w:rsid w:val="00C93825"/>
    <w:rsid w:val="00CA22F8"/>
    <w:rsid w:val="00CB4134"/>
    <w:rsid w:val="00CB55A3"/>
    <w:rsid w:val="00CC0693"/>
    <w:rsid w:val="00CD5CEA"/>
    <w:rsid w:val="00CE1144"/>
    <w:rsid w:val="00CE7FC3"/>
    <w:rsid w:val="00CF173A"/>
    <w:rsid w:val="00CF48D4"/>
    <w:rsid w:val="00CF76B6"/>
    <w:rsid w:val="00D06133"/>
    <w:rsid w:val="00D074C5"/>
    <w:rsid w:val="00D21DEF"/>
    <w:rsid w:val="00D23908"/>
    <w:rsid w:val="00D33C93"/>
    <w:rsid w:val="00D4096F"/>
    <w:rsid w:val="00D53674"/>
    <w:rsid w:val="00D56030"/>
    <w:rsid w:val="00D634D3"/>
    <w:rsid w:val="00D65B43"/>
    <w:rsid w:val="00D70F25"/>
    <w:rsid w:val="00D71851"/>
    <w:rsid w:val="00D769B0"/>
    <w:rsid w:val="00D82E33"/>
    <w:rsid w:val="00DB158B"/>
    <w:rsid w:val="00DC2444"/>
    <w:rsid w:val="00DD5734"/>
    <w:rsid w:val="00E02CC5"/>
    <w:rsid w:val="00E40555"/>
    <w:rsid w:val="00E467D1"/>
    <w:rsid w:val="00E55695"/>
    <w:rsid w:val="00E64EDE"/>
    <w:rsid w:val="00E65C41"/>
    <w:rsid w:val="00E70431"/>
    <w:rsid w:val="00E82F92"/>
    <w:rsid w:val="00EB18FA"/>
    <w:rsid w:val="00EB51B2"/>
    <w:rsid w:val="00ED7FB7"/>
    <w:rsid w:val="00EE2C71"/>
    <w:rsid w:val="00EE3319"/>
    <w:rsid w:val="00F205E7"/>
    <w:rsid w:val="00F21C06"/>
    <w:rsid w:val="00F53E2D"/>
    <w:rsid w:val="00F619EF"/>
    <w:rsid w:val="00F66255"/>
    <w:rsid w:val="00F822C1"/>
    <w:rsid w:val="00FA05D5"/>
    <w:rsid w:val="00FB15C1"/>
    <w:rsid w:val="00FC6AB6"/>
    <w:rsid w:val="00FD11EB"/>
    <w:rsid w:val="00FD20ED"/>
    <w:rsid w:val="00FE346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537AE5"/>
  <w15:chartTrackingRefBased/>
  <w15:docId w15:val="{3C95F70E-9C93-41D3-9032-3BBA47B69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character" w:styleId="NichtaufgelsteErwhnung">
    <w:name w:val="Unresolved Mention"/>
    <w:basedOn w:val="Absatz-Standardschriftart"/>
    <w:uiPriority w:val="99"/>
    <w:semiHidden/>
    <w:unhideWhenUsed/>
    <w:rsid w:val="007942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77161">
      <w:bodyDiv w:val="1"/>
      <w:marLeft w:val="0"/>
      <w:marRight w:val="0"/>
      <w:marTop w:val="0"/>
      <w:marBottom w:val="0"/>
      <w:divBdr>
        <w:top w:val="none" w:sz="0" w:space="0" w:color="auto"/>
        <w:left w:val="none" w:sz="0" w:space="0" w:color="auto"/>
        <w:bottom w:val="none" w:sz="0" w:space="0" w:color="auto"/>
        <w:right w:val="none" w:sz="0" w:space="0" w:color="auto"/>
      </w:divBdr>
    </w:div>
    <w:div w:id="211296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de/unternehmensmeldungen-2863_turck-gruendet-landesgesellschaft-in-schweden-46126.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2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6" ma:contentTypeDescription="Create a new document." ma:contentTypeScope="" ma:versionID="14b185e3038ccbb51894d4beefb8834f">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fa3e7a9ded3a8b7ac53a245a63faf6b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675821-3533-4AF4-835E-A14A2A7F6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3.xml><?xml version="1.0" encoding="utf-8"?>
<ds:datastoreItem xmlns:ds="http://schemas.openxmlformats.org/officeDocument/2006/customXml" ds:itemID="{017A1A79-C78C-4F3F-A78D-1B1DDC346D44}">
  <ds:schemaRefs>
    <ds:schemaRef ds:uri="http://schemas.microsoft.com/sharepoint/v3/contenttype/forms"/>
  </ds:schemaRefs>
</ds:datastoreItem>
</file>

<file path=customXml/itemProps4.xml><?xml version="1.0" encoding="utf-8"?>
<ds:datastoreItem xmlns:ds="http://schemas.openxmlformats.org/officeDocument/2006/customXml" ds:itemID="{83E09B4A-AFDF-462C-B004-274D840B9508}">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docProps/app.xml><?xml version="1.0" encoding="utf-8"?>
<Properties xmlns="http://schemas.openxmlformats.org/officeDocument/2006/extended-properties" xmlns:vt="http://schemas.openxmlformats.org/officeDocument/2006/docPropsVTypes">
  <Template>Turck_PRxx22_DE.dotx</Template>
  <TotalTime>0</TotalTime>
  <Pages>1</Pages>
  <Words>348</Words>
  <Characters>2195</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Albers, Klaus</dc:creator>
  <cp:keywords/>
  <cp:lastModifiedBy>Tripp, Lukas</cp:lastModifiedBy>
  <cp:revision>90</cp:revision>
  <cp:lastPrinted>2015-10-13T16:45:00Z</cp:lastPrinted>
  <dcterms:created xsi:type="dcterms:W3CDTF">2022-10-13T07:33:00Z</dcterms:created>
  <dcterms:modified xsi:type="dcterms:W3CDTF">2023-05-17T12:04:00Z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