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8D1B4" w14:textId="475E1456" w:rsidR="002C4F63" w:rsidRDefault="005E3F3D" w:rsidP="002C4F63">
      <w:pPr>
        <w:framePr w:w="3345" w:h="3345" w:hSpace="142" w:wrap="notBeside" w:vAnchor="page" w:hAnchor="page" w:x="7939" w:y="3516" w:anchorLock="1"/>
      </w:pPr>
      <w:r>
        <w:rPr>
          <w:noProof/>
        </w:rPr>
        <w:drawing>
          <wp:inline distT="0" distB="0" distL="0" distR="0" wp14:anchorId="17DCD7B1" wp14:editId="0E4B69C3">
            <wp:extent cx="2123987" cy="2178657"/>
            <wp:effectExtent l="0" t="0" r="0" b="0"/>
            <wp:docPr id="3" name="Grafik 3" descr="Ein Bild, das Person, draußen, Gebäude,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Person, draußen, Gebäude, Mann enthält.&#10;&#10;Automatisch generierte Beschreibu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6216"/>
                    <a:stretch/>
                  </pic:blipFill>
                  <pic:spPr bwMode="auto">
                    <a:xfrm>
                      <a:off x="0" y="0"/>
                      <a:ext cx="2123987" cy="2178657"/>
                    </a:xfrm>
                    <a:prstGeom prst="rect">
                      <a:avLst/>
                    </a:prstGeom>
                    <a:noFill/>
                    <a:ln>
                      <a:noFill/>
                    </a:ln>
                    <a:extLst>
                      <a:ext uri="{53640926-AAD7-44D8-BBD7-CCE9431645EC}">
                        <a14:shadowObscured xmlns:a14="http://schemas.microsoft.com/office/drawing/2010/main"/>
                      </a:ext>
                    </a:extLst>
                  </pic:spPr>
                </pic:pic>
              </a:graphicData>
            </a:graphic>
          </wp:inline>
        </w:drawing>
      </w:r>
    </w:p>
    <w:p w14:paraId="58B1BC08" w14:textId="77777777" w:rsidR="00C45777" w:rsidRDefault="00C45777" w:rsidP="00C45777">
      <w:pPr>
        <w:framePr w:w="3345" w:h="3345" w:hSpace="142" w:wrap="notBeside" w:vAnchor="page" w:hAnchor="page" w:x="7939" w:y="3516" w:anchorLock="1"/>
      </w:pPr>
    </w:p>
    <w:p w14:paraId="35877059" w14:textId="1537385E"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5E3F3D">
        <w:rPr>
          <w:color w:val="808080"/>
          <w:sz w:val="22"/>
          <w:szCs w:val="20"/>
          <w:lang w:val="en-US"/>
        </w:rPr>
        <w:t>08</w:t>
      </w:r>
      <w:r>
        <w:rPr>
          <w:color w:val="808080"/>
          <w:sz w:val="22"/>
          <w:szCs w:val="20"/>
          <w:lang w:val="en-US"/>
        </w:rPr>
        <w:t>/</w:t>
      </w:r>
      <w:r w:rsidR="0094322E">
        <w:rPr>
          <w:color w:val="808080"/>
          <w:sz w:val="22"/>
          <w:szCs w:val="20"/>
          <w:lang w:val="en-US"/>
        </w:rPr>
        <w:t>2</w:t>
      </w:r>
      <w:r w:rsidR="005E3F3D">
        <w:rPr>
          <w:color w:val="808080"/>
          <w:sz w:val="22"/>
          <w:szCs w:val="20"/>
          <w:lang w:val="en-US"/>
        </w:rPr>
        <w:t>3</w:t>
      </w:r>
    </w:p>
    <w:p w14:paraId="27EDE053" w14:textId="56788A1C" w:rsidR="00C45777" w:rsidRPr="006226C8" w:rsidRDefault="005E3F3D" w:rsidP="00C45777">
      <w:pPr>
        <w:framePr w:w="3345" w:h="851" w:hSpace="142" w:wrap="around" w:vAnchor="page" w:hAnchor="page" w:x="7939" w:y="7089" w:anchorLock="1"/>
        <w:ind w:left="-57"/>
        <w:rPr>
          <w:sz w:val="18"/>
          <w:szCs w:val="18"/>
          <w:lang w:val="en-US"/>
        </w:rPr>
      </w:pPr>
      <w:r>
        <w:rPr>
          <w:bCs/>
          <w:color w:val="808080"/>
          <w:sz w:val="16"/>
          <w:szCs w:val="16"/>
          <w:lang w:val="en-US"/>
        </w:rPr>
        <w:t xml:space="preserve"> </w:t>
      </w:r>
      <w:r w:rsidR="00C45777" w:rsidRPr="006226C8">
        <w:rPr>
          <w:bCs/>
          <w:color w:val="808080"/>
          <w:sz w:val="16"/>
          <w:szCs w:val="16"/>
          <w:lang w:val="en-US"/>
        </w:rPr>
        <w:t>Turck</w:t>
      </w:r>
      <w:r>
        <w:rPr>
          <w:bCs/>
          <w:color w:val="808080"/>
          <w:sz w:val="16"/>
          <w:szCs w:val="16"/>
          <w:lang w:val="en-US"/>
        </w:rPr>
        <w:t>0823</w:t>
      </w:r>
      <w:r w:rsidR="00C45777" w:rsidRPr="006226C8">
        <w:rPr>
          <w:bCs/>
          <w:color w:val="808080"/>
          <w:sz w:val="16"/>
          <w:szCs w:val="16"/>
          <w:lang w:val="en-US"/>
        </w:rPr>
        <w:t>.jpg:</w:t>
      </w:r>
      <w:r w:rsidR="00C45777" w:rsidRPr="006226C8">
        <w:rPr>
          <w:sz w:val="18"/>
          <w:szCs w:val="18"/>
          <w:lang w:val="en-US"/>
        </w:rPr>
        <w:t xml:space="preserve"> </w:t>
      </w:r>
    </w:p>
    <w:p w14:paraId="1DF4C221" w14:textId="77777777" w:rsidR="005E3F3D" w:rsidRPr="005E3F3D" w:rsidRDefault="005E3F3D" w:rsidP="005E3F3D">
      <w:pPr>
        <w:framePr w:w="3345" w:h="851" w:hSpace="142" w:wrap="around" w:vAnchor="page" w:hAnchor="page" w:x="7939" w:y="7089" w:anchorLock="1"/>
        <w:rPr>
          <w:snapToGrid w:val="0"/>
          <w:sz w:val="18"/>
          <w:szCs w:val="18"/>
          <w:lang w:val="en-US"/>
        </w:rPr>
      </w:pPr>
      <w:r w:rsidRPr="005E3F3D">
        <w:rPr>
          <w:snapToGrid w:val="0"/>
          <w:sz w:val="18"/>
          <w:szCs w:val="18"/>
          <w:lang w:val="en-US"/>
        </w:rPr>
        <w:t xml:space="preserve">Managing Director José </w:t>
      </w:r>
      <w:proofErr w:type="spellStart"/>
      <w:r w:rsidRPr="005E3F3D">
        <w:rPr>
          <w:snapToGrid w:val="0"/>
          <w:sz w:val="18"/>
          <w:szCs w:val="18"/>
          <w:lang w:val="en-US"/>
        </w:rPr>
        <w:t>Ramalho</w:t>
      </w:r>
      <w:proofErr w:type="spellEnd"/>
      <w:r w:rsidRPr="005E3F3D">
        <w:rPr>
          <w:snapToGrid w:val="0"/>
          <w:sz w:val="18"/>
          <w:szCs w:val="18"/>
          <w:lang w:val="en-US"/>
        </w:rPr>
        <w:t xml:space="preserve"> is responsible for the activities of Turck AB in Sweden</w:t>
      </w:r>
    </w:p>
    <w:p w14:paraId="477ADF34" w14:textId="77777777" w:rsidR="00773BB6" w:rsidRDefault="00773BB6" w:rsidP="00C45777">
      <w:pPr>
        <w:framePr w:w="3345" w:h="851" w:hSpace="142" w:wrap="around" w:vAnchor="page" w:hAnchor="page" w:x="7939" w:y="7089" w:anchorLock="1"/>
        <w:spacing w:line="276" w:lineRule="auto"/>
        <w:ind w:left="-57"/>
        <w:rPr>
          <w:snapToGrid w:val="0"/>
          <w:sz w:val="18"/>
          <w:szCs w:val="18"/>
          <w:lang w:val="en-US"/>
        </w:rPr>
      </w:pPr>
    </w:p>
    <w:p w14:paraId="4FD19CF0"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0E2FBD72" w14:textId="322EA26E" w:rsidR="00773BB6" w:rsidRPr="00500C44" w:rsidRDefault="00500C44" w:rsidP="00500C44">
      <w:pPr>
        <w:framePr w:w="3345" w:h="851" w:hSpace="142" w:wrap="around" w:vAnchor="page" w:hAnchor="page" w:x="7939" w:y="7089" w:anchorLock="1"/>
        <w:spacing w:line="276" w:lineRule="auto"/>
        <w:rPr>
          <w:snapToGrid w:val="0"/>
          <w:sz w:val="18"/>
          <w:szCs w:val="18"/>
          <w:lang w:val="en-US"/>
        </w:rPr>
      </w:pPr>
      <w:hyperlink r:id="rId10" w:history="1">
        <w:r w:rsidRPr="00500C44">
          <w:rPr>
            <w:rStyle w:val="Hyperlink"/>
            <w:snapToGrid w:val="0"/>
            <w:sz w:val="18"/>
            <w:szCs w:val="18"/>
            <w:lang w:val="en-US"/>
          </w:rPr>
          <w:t>https://www.turck.de/en/company-news-2863_turck-establishes-subsidiary-in-sweden-46126.php</w:t>
        </w:r>
      </w:hyperlink>
    </w:p>
    <w:p w14:paraId="58837D0E" w14:textId="77777777" w:rsidR="00C45777" w:rsidRPr="00500C44" w:rsidRDefault="00C45777" w:rsidP="00C45777">
      <w:pPr>
        <w:framePr w:w="3345" w:h="3786" w:hSpace="142" w:wrap="notBeside" w:vAnchor="page" w:hAnchor="page" w:x="7939" w:y="12475" w:anchorLock="1"/>
        <w:rPr>
          <w:color w:val="808080"/>
          <w:sz w:val="16"/>
          <w:lang w:val="en-US"/>
        </w:rPr>
      </w:pPr>
      <w:r w:rsidRPr="00500C44">
        <w:rPr>
          <w:color w:val="808080"/>
          <w:sz w:val="16"/>
          <w:lang w:val="en-US"/>
        </w:rPr>
        <w:t>PRESS CONTACT</w:t>
      </w:r>
      <w:r w:rsidRPr="00500C44">
        <w:rPr>
          <w:color w:val="808080"/>
          <w:sz w:val="16"/>
          <w:lang w:val="en-US"/>
        </w:rPr>
        <w:br/>
      </w:r>
    </w:p>
    <w:p w14:paraId="4761563B"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7C35EE98"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3C0F4344" w14:textId="77777777" w:rsidR="00C45777" w:rsidRPr="00500C44" w:rsidRDefault="00C45777" w:rsidP="00C45777">
      <w:pPr>
        <w:framePr w:w="3345" w:h="3786" w:hSpace="142" w:wrap="notBeside" w:vAnchor="page" w:hAnchor="page" w:x="7939" w:y="12475" w:anchorLock="1"/>
        <w:rPr>
          <w:color w:val="808080"/>
          <w:sz w:val="16"/>
          <w:lang w:val="en-US"/>
        </w:rPr>
      </w:pPr>
      <w:r w:rsidRPr="00500C44">
        <w:rPr>
          <w:color w:val="808080"/>
          <w:sz w:val="16"/>
          <w:lang w:val="en-US"/>
        </w:rPr>
        <w:t>Phone: +49 208 4952-149</w:t>
      </w:r>
    </w:p>
    <w:p w14:paraId="30945FE5" w14:textId="77777777" w:rsidR="00C45777" w:rsidRPr="00500C44" w:rsidRDefault="00C45777" w:rsidP="00C45777">
      <w:pPr>
        <w:framePr w:w="3345" w:h="3786" w:hSpace="142" w:wrap="notBeside" w:vAnchor="page" w:hAnchor="page" w:x="7939" w:y="12475" w:anchorLock="1"/>
        <w:rPr>
          <w:color w:val="808080"/>
          <w:sz w:val="16"/>
          <w:lang w:val="en-US"/>
        </w:rPr>
      </w:pPr>
      <w:r w:rsidRPr="00500C44">
        <w:rPr>
          <w:color w:val="808080"/>
          <w:sz w:val="16"/>
          <w:lang w:val="en-US"/>
        </w:rPr>
        <w:t>Mail: klaus.albers@turck.com</w:t>
      </w:r>
    </w:p>
    <w:p w14:paraId="472FA60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0A00A86B" w14:textId="77777777" w:rsidR="00C45777" w:rsidRPr="00792482" w:rsidRDefault="00C45777" w:rsidP="00C45777">
      <w:pPr>
        <w:framePr w:w="3345" w:h="3786" w:hSpace="142" w:wrap="notBeside" w:vAnchor="page" w:hAnchor="page" w:x="7939" w:y="12475" w:anchorLock="1"/>
        <w:rPr>
          <w:color w:val="808080"/>
          <w:sz w:val="16"/>
          <w:lang w:val="en-US"/>
        </w:rPr>
      </w:pPr>
    </w:p>
    <w:p w14:paraId="5649D6DA" w14:textId="77777777" w:rsidR="00C45777" w:rsidRPr="00792482" w:rsidRDefault="00C45777" w:rsidP="00C45777">
      <w:pPr>
        <w:framePr w:w="3345" w:h="3786" w:hSpace="142" w:wrap="notBeside" w:vAnchor="page" w:hAnchor="page" w:x="7939" w:y="12475" w:anchorLock="1"/>
        <w:rPr>
          <w:color w:val="808080"/>
          <w:sz w:val="16"/>
          <w:lang w:val="en-US"/>
        </w:rPr>
      </w:pPr>
    </w:p>
    <w:p w14:paraId="69C45C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2D0C96BF"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56FFFB6C"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355D3680"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5400A54A"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37D1EB17"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0B3497B7" w14:textId="77777777" w:rsidR="00C45777" w:rsidRPr="00773BB6" w:rsidRDefault="00C45777" w:rsidP="00C45777">
      <w:pPr>
        <w:framePr w:w="3345" w:h="3786" w:hSpace="142" w:wrap="notBeside" w:vAnchor="page" w:hAnchor="page" w:x="7939" w:y="12475" w:anchorLock="1"/>
        <w:rPr>
          <w:color w:val="808080"/>
          <w:sz w:val="16"/>
          <w:lang w:val="fr-FR"/>
        </w:rPr>
      </w:pPr>
    </w:p>
    <w:p w14:paraId="7BAD1075"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2FC0CEC2" w14:textId="62113C2F" w:rsidR="005E3F3D" w:rsidRPr="005E3F3D" w:rsidRDefault="005E3F3D" w:rsidP="005E3F3D">
      <w:pPr>
        <w:pStyle w:val="Subhead"/>
        <w:framePr w:w="6209" w:h="13078" w:wrap="notBeside" w:vAnchor="page" w:hAnchor="page" w:x="1248" w:y="2836" w:anchorLock="1"/>
        <w:spacing w:after="360"/>
        <w:rPr>
          <w:iCs/>
          <w:szCs w:val="22"/>
          <w:lang w:val="en-US"/>
        </w:rPr>
      </w:pPr>
      <w:r w:rsidRPr="005E3F3D">
        <w:rPr>
          <w:sz w:val="28"/>
          <w:szCs w:val="32"/>
        </w:rPr>
        <w:t>Turck Establishes Subsidiary in Sweden</w:t>
      </w:r>
      <w:r w:rsidRPr="005E3F3D">
        <w:rPr>
          <w:iCs/>
          <w:szCs w:val="22"/>
          <w:lang w:val="en-US"/>
        </w:rPr>
        <w:t xml:space="preserve"> </w:t>
      </w:r>
    </w:p>
    <w:p w14:paraId="0C1F81BC" w14:textId="5E792CC3" w:rsidR="005E3F3D" w:rsidRPr="00500C44" w:rsidRDefault="005E3F3D" w:rsidP="00C45777">
      <w:pPr>
        <w:pStyle w:val="Subhead"/>
        <w:framePr w:w="6209" w:h="13078" w:wrap="notBeside" w:vAnchor="page" w:hAnchor="page" w:x="1248" w:y="2836" w:anchorLock="1"/>
        <w:spacing w:after="360"/>
        <w:rPr>
          <w:sz w:val="28"/>
          <w:szCs w:val="32"/>
          <w:lang w:val="en-US"/>
        </w:rPr>
      </w:pPr>
      <w:r w:rsidRPr="005E3F3D">
        <w:rPr>
          <w:iCs/>
          <w:sz w:val="18"/>
          <w:szCs w:val="18"/>
          <w:lang w:val="en-US"/>
        </w:rPr>
        <w:t>Previous Swedish sales office has been operating as Turck AB since April</w:t>
      </w:r>
    </w:p>
    <w:p w14:paraId="5741B55C" w14:textId="696018C4" w:rsidR="005E3F3D" w:rsidRDefault="00C45777" w:rsidP="005E3F3D">
      <w:pPr>
        <w:pStyle w:val="LauftextPI"/>
        <w:framePr w:w="6209" w:h="13078" w:wrap="notBeside" w:vAnchor="page" w:hAnchor="page" w:x="1248" w:y="2836" w:anchorLock="1"/>
      </w:pPr>
      <w:proofErr w:type="spellStart"/>
      <w:r w:rsidRPr="006226C8">
        <w:t>Mülheim</w:t>
      </w:r>
      <w:proofErr w:type="spellEnd"/>
      <w:r w:rsidRPr="006226C8">
        <w:t xml:space="preserve">, </w:t>
      </w:r>
      <w:r w:rsidR="005E3F3D">
        <w:t xml:space="preserve">May 25, 2023 – Turck is continuing its globalization course with the founding of its own subsidiary in Sweden. Since April 1, the automation specialist has been officially trading as Turck AB, based in </w:t>
      </w:r>
      <w:proofErr w:type="spellStart"/>
      <w:r w:rsidR="005E3F3D">
        <w:t>Jonsered</w:t>
      </w:r>
      <w:proofErr w:type="spellEnd"/>
      <w:r w:rsidR="005E3F3D">
        <w:t xml:space="preserve"> near Gothenburg. Until now, Turck was represented in the Scandinavian country by its own sales office. Together with his seven employees, managing director José </w:t>
      </w:r>
      <w:proofErr w:type="spellStart"/>
      <w:r w:rsidR="005E3F3D">
        <w:t>Ramalho</w:t>
      </w:r>
      <w:proofErr w:type="spellEnd"/>
      <w:r w:rsidR="005E3F3D">
        <w:t xml:space="preserve"> looks after local and international customers from many industries such as machine and plant engineering, intralogistics or pharmaceuticals/biotech. </w:t>
      </w:r>
    </w:p>
    <w:p w14:paraId="0ED75F8B" w14:textId="77777777" w:rsidR="005E3F3D" w:rsidRDefault="005E3F3D" w:rsidP="005E3F3D">
      <w:pPr>
        <w:pStyle w:val="LauftextPI"/>
        <w:framePr w:w="6209" w:h="13078" w:wrap="notBeside" w:vAnchor="page" w:hAnchor="page" w:x="1248" w:y="2836" w:anchorLock="1"/>
      </w:pPr>
    </w:p>
    <w:p w14:paraId="77791828" w14:textId="0D0FAEDC" w:rsidR="005E3F3D" w:rsidRDefault="005E3F3D" w:rsidP="005E3F3D">
      <w:pPr>
        <w:pStyle w:val="LauftextPI"/>
        <w:framePr w:w="6209" w:h="13078" w:wrap="notBeside" w:vAnchor="page" w:hAnchor="page" w:x="1248" w:y="2836" w:anchorLock="1"/>
      </w:pPr>
      <w:r>
        <w:t xml:space="preserve">"Sweden is a strategically important market for Turck with well-known customers. With our own subsidiary, we have now created the prerequisite to be able to serve these customers even better than before," </w:t>
      </w:r>
      <w:proofErr w:type="spellStart"/>
      <w:r>
        <w:t>Ramalho</w:t>
      </w:r>
      <w:proofErr w:type="spellEnd"/>
      <w:r>
        <w:t xml:space="preserve"> comments on the new establishment. </w:t>
      </w:r>
    </w:p>
    <w:p w14:paraId="7BA0AD5D" w14:textId="77777777" w:rsidR="005E3F3D" w:rsidRDefault="005E3F3D" w:rsidP="005E3F3D">
      <w:pPr>
        <w:pStyle w:val="LauftextPI"/>
        <w:framePr w:w="6209" w:h="13078" w:wrap="notBeside" w:vAnchor="page" w:hAnchor="page" w:x="1248" w:y="2836" w:anchorLock="1"/>
      </w:pPr>
    </w:p>
    <w:p w14:paraId="6B1D5473" w14:textId="5A2FBD43" w:rsidR="00C45777" w:rsidRDefault="005E3F3D" w:rsidP="005E3F3D">
      <w:pPr>
        <w:pStyle w:val="LauftextPI"/>
        <w:framePr w:w="6209" w:h="13078" w:wrap="notBeside" w:vAnchor="page" w:hAnchor="page" w:x="1248" w:y="2836" w:anchorLock="1"/>
      </w:pPr>
      <w:r>
        <w:t xml:space="preserve">Christian Wolf, managing director of Turck Holding, is also pleased about the new subsidiary. "Up to now, we have been working the Swedish market through our sales office and have been able to grow continuously. Our thanks for this go to our Swedish colleagues and especially to José </w:t>
      </w:r>
      <w:proofErr w:type="spellStart"/>
      <w:r>
        <w:t>Romalho</w:t>
      </w:r>
      <w:proofErr w:type="spellEnd"/>
      <w:r>
        <w:t>, who has been steadily increasing our market success there since 2017 and will also lead the new subsidiary. With the foundation of Turck AB, we not only underline the importance of the Swedish market for Turck, but also strengthen our position with customers."</w:t>
      </w:r>
    </w:p>
    <w:p w14:paraId="5F3DA082" w14:textId="77777777" w:rsidR="00864B51" w:rsidRDefault="00864B51">
      <w:pPr>
        <w:rPr>
          <w:lang w:val="en-US"/>
        </w:rPr>
      </w:pPr>
    </w:p>
    <w:sectPr w:rsidR="00864B51"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DABB8" w14:textId="77777777" w:rsidR="0044612B" w:rsidRDefault="0044612B">
      <w:r>
        <w:separator/>
      </w:r>
    </w:p>
  </w:endnote>
  <w:endnote w:type="continuationSeparator" w:id="0">
    <w:p w14:paraId="3D45F518" w14:textId="77777777" w:rsidR="0044612B" w:rsidRDefault="0044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0AF40" w14:textId="77777777" w:rsidR="0044612B" w:rsidRDefault="0044612B">
      <w:r>
        <w:separator/>
      </w:r>
    </w:p>
  </w:footnote>
  <w:footnote w:type="continuationSeparator" w:id="0">
    <w:p w14:paraId="701F8692" w14:textId="77777777" w:rsidR="0044612B" w:rsidRDefault="00446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2ED1"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4EEEDDB4" wp14:editId="3CBC170F">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AEE523"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F3D"/>
    <w:rsid w:val="000C0EB8"/>
    <w:rsid w:val="001F507E"/>
    <w:rsid w:val="00220319"/>
    <w:rsid w:val="002C1940"/>
    <w:rsid w:val="002C4F63"/>
    <w:rsid w:val="003145D3"/>
    <w:rsid w:val="00325C00"/>
    <w:rsid w:val="003B568C"/>
    <w:rsid w:val="0044612B"/>
    <w:rsid w:val="00500C44"/>
    <w:rsid w:val="005E3F3D"/>
    <w:rsid w:val="005E6EC2"/>
    <w:rsid w:val="00773BB6"/>
    <w:rsid w:val="00864B51"/>
    <w:rsid w:val="0094322E"/>
    <w:rsid w:val="00A76524"/>
    <w:rsid w:val="00A9036F"/>
    <w:rsid w:val="00B11CF5"/>
    <w:rsid w:val="00C45777"/>
    <w:rsid w:val="00C91790"/>
    <w:rsid w:val="00CA6AAE"/>
    <w:rsid w:val="00D67139"/>
    <w:rsid w:val="00D903B2"/>
    <w:rsid w:val="00DB1FC7"/>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222A9"/>
  <w15:chartTrackingRefBased/>
  <w15:docId w15:val="{97613CF0-FF41-4945-95D7-E1F0AB1F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500C44"/>
    <w:pPr>
      <w:tabs>
        <w:tab w:val="center" w:pos="4536"/>
        <w:tab w:val="right" w:pos="9072"/>
      </w:tabs>
    </w:pPr>
  </w:style>
  <w:style w:type="character" w:customStyle="1" w:styleId="FuzeileZchn">
    <w:name w:val="Fußzeile Zchn"/>
    <w:basedOn w:val="Absatz-Standardschriftart"/>
    <w:link w:val="Fuzeile"/>
    <w:uiPriority w:val="99"/>
    <w:rsid w:val="00500C44"/>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500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company-news-2863_turck-establishes-subsidiary-in-sweden-46126.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C5A75-DD1F-4B01-A6E5-029B281DE95E}">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5172BF22-0285-4659-A5CB-FF4E239002F3}">
  <ds:schemaRefs>
    <ds:schemaRef ds:uri="http://schemas.microsoft.com/sharepoint/v3/contenttype/forms"/>
  </ds:schemaRefs>
</ds:datastoreItem>
</file>

<file path=customXml/itemProps3.xml><?xml version="1.0" encoding="utf-8"?>
<ds:datastoreItem xmlns:ds="http://schemas.openxmlformats.org/officeDocument/2006/customXml" ds:itemID="{677B6E18-DD3F-4C88-934A-792E9A1F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Turck_PRxx22_EN.dotx</Template>
  <TotalTime>0</TotalTime>
  <Pages>1</Pages>
  <Words>294</Words>
  <Characters>1853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3</cp:revision>
  <dcterms:created xsi:type="dcterms:W3CDTF">2023-04-21T08:16:00Z</dcterms:created>
  <dcterms:modified xsi:type="dcterms:W3CDTF">2023-05-17T12:04:00Z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